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3761" w14:textId="77777777" w:rsidR="0003544A" w:rsidRPr="00785F6C" w:rsidRDefault="0025023D" w:rsidP="0003544A">
      <w:pPr>
        <w:pStyle w:val="title18"/>
        <w:pBdr>
          <w:bottom w:val="single" w:sz="4" w:space="1" w:color="auto"/>
        </w:pBdr>
        <w:suppressAutoHyphens/>
        <w:spacing w:line="240" w:lineRule="auto"/>
        <w:rPr>
          <w:sz w:val="32"/>
          <w:szCs w:val="32"/>
        </w:rPr>
      </w:pPr>
      <w:r>
        <w:rPr>
          <w:sz w:val="32"/>
          <w:szCs w:val="32"/>
        </w:rPr>
        <w:t>CONNECTICUT</w:t>
      </w:r>
      <w:r w:rsidR="0003544A" w:rsidRPr="00785F6C">
        <w:rPr>
          <w:sz w:val="32"/>
          <w:szCs w:val="32"/>
        </w:rPr>
        <w:t xml:space="preserve"> CHANGES</w:t>
      </w:r>
    </w:p>
    <w:p w14:paraId="219F5696" w14:textId="77777777" w:rsidR="00D10AE3" w:rsidRPr="00785F6C" w:rsidRDefault="0003544A" w:rsidP="0003544A">
      <w:pPr>
        <w:pStyle w:val="BodyText"/>
        <w:spacing w:before="80"/>
        <w:jc w:val="center"/>
        <w:rPr>
          <w:b/>
          <w:sz w:val="28"/>
          <w:szCs w:val="28"/>
        </w:rPr>
      </w:pPr>
      <w:r w:rsidRPr="00785F6C">
        <w:rPr>
          <w:b/>
          <w:sz w:val="28"/>
          <w:szCs w:val="28"/>
        </w:rPr>
        <w:t>Amendatory Endorsement</w:t>
      </w:r>
    </w:p>
    <w:p w14:paraId="78C983DE" w14:textId="77777777" w:rsidR="00017B0D" w:rsidRPr="00785F6C" w:rsidRDefault="00017B0D" w:rsidP="007F70C5">
      <w:pPr>
        <w:pStyle w:val="blocktext1"/>
        <w:suppressAutoHyphens/>
        <w:rPr>
          <w:sz w:val="28"/>
          <w:szCs w:val="28"/>
        </w:rPr>
        <w:sectPr w:rsidR="00017B0D" w:rsidRPr="00785F6C" w:rsidSect="00BC40B8">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65D4D182" w14:textId="77777777" w:rsidR="0003544A" w:rsidRDefault="0003544A" w:rsidP="00590958">
      <w:pPr>
        <w:pStyle w:val="blocktext1"/>
        <w:keepLines w:val="0"/>
        <w:widowControl w:val="0"/>
        <w:suppressAutoHyphens/>
        <w:spacing w:line="240" w:lineRule="auto"/>
        <w:rPr>
          <w:rFonts w:cs="Arial"/>
        </w:rPr>
      </w:pPr>
      <w:bookmarkStart w:id="0" w:name="EndDoc"/>
      <w:bookmarkEnd w:id="0"/>
    </w:p>
    <w:p w14:paraId="30765DCA" w14:textId="77777777" w:rsidR="00C7106C" w:rsidRPr="001B4A5A" w:rsidRDefault="00C7106C" w:rsidP="00C7106C">
      <w:pPr>
        <w:pStyle w:val="blocktext1"/>
        <w:keepLines w:val="0"/>
        <w:widowControl w:val="0"/>
        <w:suppressAutoHyphens/>
        <w:spacing w:line="240" w:lineRule="auto"/>
        <w:jc w:val="center"/>
        <w:rPr>
          <w:rFonts w:cs="Arial"/>
          <w:sz w:val="24"/>
          <w:szCs w:val="24"/>
        </w:rPr>
      </w:pPr>
      <w:r w:rsidRPr="001B4A5A">
        <w:rPr>
          <w:rFonts w:cs="Arial"/>
          <w:sz w:val="24"/>
          <w:szCs w:val="24"/>
        </w:rPr>
        <w:t>This endorsement changes the policy. Please read it carefully.</w:t>
      </w:r>
    </w:p>
    <w:p w14:paraId="47F8E7FF" w14:textId="77777777" w:rsidR="004C137B" w:rsidRDefault="004C137B" w:rsidP="00590958">
      <w:pPr>
        <w:pStyle w:val="blocktext1"/>
        <w:keepLines w:val="0"/>
        <w:widowControl w:val="0"/>
        <w:suppressAutoHyphens/>
        <w:spacing w:line="240" w:lineRule="auto"/>
        <w:rPr>
          <w:rFonts w:cs="Arial"/>
        </w:rPr>
      </w:pPr>
    </w:p>
    <w:p w14:paraId="32E904C5" w14:textId="77777777" w:rsidR="00594DC7" w:rsidRDefault="00594DC7" w:rsidP="00BC40B8">
      <w:pPr>
        <w:pStyle w:val="blocktext1"/>
        <w:keepLines w:val="0"/>
        <w:widowControl w:val="0"/>
        <w:suppressAutoHyphens/>
        <w:spacing w:line="240" w:lineRule="auto"/>
        <w:rPr>
          <w:rFonts w:cs="Arial"/>
          <w:sz w:val="24"/>
          <w:szCs w:val="24"/>
        </w:rPr>
      </w:pPr>
      <w:r>
        <w:rPr>
          <w:rFonts w:cs="Arial"/>
          <w:sz w:val="24"/>
          <w:szCs w:val="24"/>
        </w:rPr>
        <w:t xml:space="preserve">This endorsement modifies the insurance provided under the following: </w:t>
      </w:r>
    </w:p>
    <w:p w14:paraId="3068B8F5" w14:textId="4E712C61" w:rsidR="00594DC7" w:rsidRPr="00B91409" w:rsidRDefault="00405CE5" w:rsidP="00BC40B8">
      <w:pPr>
        <w:pStyle w:val="blocktext1"/>
        <w:keepLines w:val="0"/>
        <w:widowControl w:val="0"/>
        <w:suppressAutoHyphens/>
        <w:spacing w:line="240" w:lineRule="auto"/>
        <w:rPr>
          <w:rFonts w:cs="Arial"/>
          <w:sz w:val="24"/>
          <w:szCs w:val="24"/>
        </w:rPr>
      </w:pPr>
      <w:r>
        <w:rPr>
          <w:rFonts w:cs="Arial"/>
          <w:b/>
          <w:sz w:val="24"/>
          <w:szCs w:val="24"/>
        </w:rPr>
        <w:t xml:space="preserve">Cyber Suite </w:t>
      </w:r>
      <w:r w:rsidR="00F70400">
        <w:rPr>
          <w:rFonts w:cs="Arial"/>
          <w:b/>
          <w:sz w:val="24"/>
          <w:szCs w:val="24"/>
        </w:rPr>
        <w:t xml:space="preserve">Coverage </w:t>
      </w:r>
    </w:p>
    <w:p w14:paraId="3C8C5C1B" w14:textId="77777777" w:rsidR="00785F6C" w:rsidRDefault="00785F6C" w:rsidP="00590958">
      <w:pPr>
        <w:pStyle w:val="blocktext1"/>
        <w:keepLines w:val="0"/>
        <w:widowControl w:val="0"/>
        <w:suppressAutoHyphens/>
        <w:spacing w:line="240" w:lineRule="auto"/>
        <w:rPr>
          <w:rFonts w:cs="Arial"/>
        </w:rPr>
      </w:pPr>
    </w:p>
    <w:p w14:paraId="6FB64E20" w14:textId="77777777" w:rsidR="00FF7E2C" w:rsidRDefault="00FF7E2C" w:rsidP="00BC413F">
      <w:pPr>
        <w:pStyle w:val="blocktext1"/>
        <w:keepLines w:val="0"/>
        <w:widowControl w:val="0"/>
        <w:suppressAutoHyphens/>
        <w:spacing w:line="240" w:lineRule="auto"/>
        <w:ind w:left="360" w:hanging="360"/>
        <w:sectPr w:rsidR="00FF7E2C"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3FE0050E" w14:textId="02704C16" w:rsidR="00126604" w:rsidRDefault="00126604" w:rsidP="00126604">
      <w:pPr>
        <w:pStyle w:val="PleaseRead"/>
        <w:pBdr>
          <w:left w:val="single" w:sz="12" w:space="31" w:color="auto"/>
          <w:right w:val="single" w:sz="12" w:space="31" w:color="auto"/>
        </w:pBdr>
        <w:spacing w:after="0"/>
        <w:rPr>
          <w:sz w:val="26"/>
          <w:szCs w:val="26"/>
        </w:rPr>
      </w:pPr>
      <w:r w:rsidRPr="00F77B21">
        <w:rPr>
          <w:sz w:val="26"/>
          <w:szCs w:val="26"/>
        </w:rPr>
        <w:t>THIS COVERAGE IS WRITTEN ON A CLAIMS-MADE BASIS.</w:t>
      </w:r>
    </w:p>
    <w:p w14:paraId="2923A0DD" w14:textId="77777777" w:rsidR="00877047" w:rsidRDefault="00877047" w:rsidP="00126604">
      <w:pPr>
        <w:pStyle w:val="PleaseRead"/>
        <w:pBdr>
          <w:left w:val="single" w:sz="12" w:space="31" w:color="auto"/>
          <w:right w:val="single" w:sz="12" w:space="31" w:color="auto"/>
        </w:pBdr>
        <w:spacing w:after="0"/>
        <w:rPr>
          <w:sz w:val="26"/>
          <w:szCs w:val="26"/>
        </w:rPr>
      </w:pPr>
    </w:p>
    <w:p w14:paraId="6D54CE84" w14:textId="2AF1344E" w:rsidR="00877047" w:rsidRPr="00F77B21" w:rsidRDefault="00877047" w:rsidP="00126604">
      <w:pPr>
        <w:pStyle w:val="PleaseRead"/>
        <w:pBdr>
          <w:left w:val="single" w:sz="12" w:space="31" w:color="auto"/>
          <w:right w:val="single" w:sz="12" w:space="31" w:color="auto"/>
        </w:pBdr>
        <w:spacing w:after="0"/>
        <w:rPr>
          <w:szCs w:val="22"/>
        </w:rPr>
      </w:pPr>
      <w:r>
        <w:rPr>
          <w:sz w:val="26"/>
          <w:szCs w:val="26"/>
        </w:rPr>
        <w:t>POLICY COVERS A “CLAIM” FIRST MADE AGAINST THE INSURED DURING THE “POLICY PERIOD” OR ANY APPLICABLE EXTENDED REPORTING PERIOD.</w:t>
      </w:r>
    </w:p>
    <w:p w14:paraId="102EC56D" w14:textId="77777777" w:rsidR="00126604" w:rsidRPr="00126604" w:rsidRDefault="00126604" w:rsidP="00126604">
      <w:pPr>
        <w:pStyle w:val="blocktext1"/>
        <w:ind w:left="360"/>
      </w:pPr>
    </w:p>
    <w:p w14:paraId="6D58AA2E" w14:textId="7CF92D6C" w:rsidR="00DA3116" w:rsidRPr="00C64B3C" w:rsidRDefault="003E6AC3" w:rsidP="007A6679">
      <w:pPr>
        <w:spacing w:after="240" w:line="220" w:lineRule="exact"/>
        <w:ind w:left="360" w:hanging="360"/>
        <w:rPr>
          <w:rFonts w:cs="Arial"/>
        </w:rPr>
      </w:pPr>
      <w:r>
        <w:rPr>
          <w:rFonts w:cs="Arial"/>
          <w:b/>
        </w:rPr>
        <w:t>1</w:t>
      </w:r>
      <w:r w:rsidR="00DA3116" w:rsidRPr="003E6AC3">
        <w:rPr>
          <w:rFonts w:cs="Arial"/>
          <w:b/>
        </w:rPr>
        <w:t>.</w:t>
      </w:r>
      <w:r w:rsidR="00DA3116" w:rsidRPr="00C64B3C">
        <w:rPr>
          <w:rFonts w:cs="Arial"/>
        </w:rPr>
        <w:tab/>
      </w:r>
      <w:r w:rsidR="00DA3116" w:rsidRPr="00C64B3C">
        <w:rPr>
          <w:rFonts w:cs="Arial"/>
          <w:b/>
        </w:rPr>
        <w:t>C. LIMITS OF INSURANCE</w:t>
      </w:r>
      <w:r w:rsidR="00DA3116" w:rsidRPr="00C64B3C">
        <w:rPr>
          <w:rFonts w:cs="Arial"/>
        </w:rPr>
        <w:t xml:space="preserve">, </w:t>
      </w:r>
      <w:r w:rsidR="00E33845">
        <w:rPr>
          <w:rFonts w:cs="Arial"/>
          <w:b/>
        </w:rPr>
        <w:t>3</w:t>
      </w:r>
      <w:r w:rsidR="00DA3116" w:rsidRPr="00C64B3C">
        <w:rPr>
          <w:rFonts w:cs="Arial"/>
          <w:b/>
        </w:rPr>
        <w:t>. Application of Limits</w:t>
      </w:r>
      <w:r w:rsidR="00DA3116" w:rsidRPr="00C64B3C">
        <w:rPr>
          <w:rFonts w:cs="Arial"/>
        </w:rPr>
        <w:t xml:space="preserve">, paragraph </w:t>
      </w:r>
      <w:r w:rsidR="00DA3116" w:rsidRPr="003E6AC3">
        <w:rPr>
          <w:rFonts w:cs="Arial"/>
          <w:b/>
        </w:rPr>
        <w:t xml:space="preserve">c. </w:t>
      </w:r>
      <w:r w:rsidR="00DA3116" w:rsidRPr="00C64B3C">
        <w:rPr>
          <w:rFonts w:cs="Arial"/>
        </w:rPr>
        <w:t>is deleted and replaced with the following:</w:t>
      </w:r>
    </w:p>
    <w:p w14:paraId="7D85A0C4" w14:textId="0C597F1A" w:rsidR="00DA3116" w:rsidRPr="00C64B3C" w:rsidRDefault="00DA3116" w:rsidP="00BC40B8">
      <w:pPr>
        <w:pStyle w:val="blocktext1"/>
        <w:keepLines w:val="0"/>
        <w:widowControl w:val="0"/>
        <w:suppressAutoHyphens/>
        <w:spacing w:line="240" w:lineRule="auto"/>
        <w:ind w:left="720" w:hanging="360"/>
        <w:rPr>
          <w:rFonts w:cs="Arial"/>
        </w:rPr>
      </w:pPr>
      <w:r w:rsidRPr="003E6AC3">
        <w:rPr>
          <w:rFonts w:cs="Arial"/>
          <w:b/>
        </w:rPr>
        <w:t>c.</w:t>
      </w:r>
      <w:r w:rsidRPr="00C64B3C">
        <w:rPr>
          <w:rFonts w:cs="Arial"/>
        </w:rPr>
        <w:tab/>
      </w:r>
      <w:r w:rsidRPr="00C64B3C">
        <w:t xml:space="preserve">Notwithstanding the foregoing, in the event that you purchase the Supplemental Extended Reporting Period pursuant to the terms of </w:t>
      </w:r>
      <w:r w:rsidRPr="00BC40B8">
        <w:rPr>
          <w:b/>
        </w:rPr>
        <w:t>E. ADDITIONAL CONDITIONS</w:t>
      </w:r>
      <w:r>
        <w:t xml:space="preserve">, </w:t>
      </w:r>
      <w:r w:rsidR="007A2B74">
        <w:rPr>
          <w:b/>
        </w:rPr>
        <w:t>6</w:t>
      </w:r>
      <w:r w:rsidRPr="00BC40B8">
        <w:rPr>
          <w:b/>
        </w:rPr>
        <w:t>. Extended Reporting Periods</w:t>
      </w:r>
      <w:r w:rsidRPr="00C64B3C">
        <w:t>, paragraph</w:t>
      </w:r>
      <w:r>
        <w:t xml:space="preserve"> </w:t>
      </w:r>
      <w:proofErr w:type="gramStart"/>
      <w:r w:rsidRPr="003E6AC3">
        <w:rPr>
          <w:b/>
        </w:rPr>
        <w:t>b.(</w:t>
      </w:r>
      <w:proofErr w:type="gramEnd"/>
      <w:r w:rsidRPr="003E6AC3">
        <w:rPr>
          <w:b/>
        </w:rPr>
        <w:t>2)</w:t>
      </w:r>
      <w:r>
        <w:t>,</w:t>
      </w:r>
      <w:r w:rsidRPr="00C64B3C">
        <w:t xml:space="preserve"> the limit of liability for the Supplemental Extended Reporting Period (if applicable) shall be equal to the applicable liability limit. The limit of liability for the Supplemental Extended Reporting Period, if purchased, shall be solely </w:t>
      </w:r>
      <w:r w:rsidRPr="00404B35">
        <w:t>for “</w:t>
      </w:r>
      <w:r>
        <w:t>claims</w:t>
      </w:r>
      <w:r w:rsidRPr="00404B35">
        <w:t>”</w:t>
      </w:r>
      <w:r w:rsidRPr="00C64B3C">
        <w:t xml:space="preserve"> of which you first receive notice during said Supplemental Extended Reporting Period for any </w:t>
      </w:r>
      <w:r>
        <w:t>“wrongful acts”</w:t>
      </w:r>
      <w:r w:rsidRPr="00C64B3C">
        <w:t xml:space="preserve"> occurring before the end of the coverage period for this </w:t>
      </w:r>
      <w:r w:rsidR="009746B6">
        <w:t xml:space="preserve">Cyber </w:t>
      </w:r>
      <w:r w:rsidR="00F70400">
        <w:t xml:space="preserve">Coverage </w:t>
      </w:r>
      <w:r w:rsidRPr="00C64B3C">
        <w:t xml:space="preserve">and which is otherwise covered by this </w:t>
      </w:r>
      <w:r w:rsidR="009746B6">
        <w:t xml:space="preserve">Cyber </w:t>
      </w:r>
      <w:r w:rsidR="00F70400">
        <w:t xml:space="preserve">Coverage </w:t>
      </w:r>
      <w:r w:rsidRPr="00C64B3C">
        <w:t>and shall be in addition to, and not part of, the applicable liability limit for the preceding coverage period.</w:t>
      </w:r>
    </w:p>
    <w:p w14:paraId="580A5183" w14:textId="6FC31C64" w:rsidR="00CA4CBA" w:rsidRDefault="007A6679" w:rsidP="00BC40B8">
      <w:pPr>
        <w:pStyle w:val="Hanging3"/>
        <w:widowControl w:val="0"/>
        <w:tabs>
          <w:tab w:val="left" w:pos="360"/>
        </w:tabs>
        <w:suppressAutoHyphens/>
        <w:spacing w:line="240" w:lineRule="auto"/>
        <w:ind w:left="360"/>
        <w:rPr>
          <w:rFonts w:cs="Arial"/>
        </w:rPr>
      </w:pPr>
      <w:r>
        <w:rPr>
          <w:b/>
        </w:rPr>
        <w:t>2</w:t>
      </w:r>
      <w:r w:rsidR="00CA4CBA">
        <w:t>.</w:t>
      </w:r>
      <w:r w:rsidR="00CA4CBA">
        <w:tab/>
      </w:r>
      <w:r w:rsidR="00CA4CBA" w:rsidRPr="003F684C">
        <w:rPr>
          <w:rFonts w:cs="Arial"/>
          <w:b/>
        </w:rPr>
        <w:t>E</w:t>
      </w:r>
      <w:r w:rsidR="00DA3116">
        <w:rPr>
          <w:rFonts w:cs="Arial"/>
          <w:b/>
        </w:rPr>
        <w:t xml:space="preserve">. </w:t>
      </w:r>
      <w:r w:rsidR="00CA4CBA">
        <w:rPr>
          <w:rFonts w:cs="Arial"/>
          <w:b/>
        </w:rPr>
        <w:t>ADDITIONAL CONDITIONS</w:t>
      </w:r>
      <w:r w:rsidR="00CA4CBA">
        <w:rPr>
          <w:rFonts w:cs="Arial"/>
        </w:rPr>
        <w:t xml:space="preserve">, </w:t>
      </w:r>
      <w:r w:rsidR="007A2B74">
        <w:rPr>
          <w:rFonts w:cs="Arial"/>
          <w:b/>
        </w:rPr>
        <w:t>6</w:t>
      </w:r>
      <w:r w:rsidR="00CA4CBA">
        <w:rPr>
          <w:rFonts w:cs="Arial"/>
          <w:b/>
        </w:rPr>
        <w:t>. Extended Reporting Periods</w:t>
      </w:r>
      <w:r w:rsidR="00CA4CBA">
        <w:rPr>
          <w:rFonts w:cs="Arial"/>
        </w:rPr>
        <w:t xml:space="preserve">, paragraph </w:t>
      </w:r>
      <w:r w:rsidR="00A03B4D" w:rsidRPr="003E6AC3">
        <w:rPr>
          <w:rFonts w:cs="Arial"/>
          <w:b/>
        </w:rPr>
        <w:t>b</w:t>
      </w:r>
      <w:r w:rsidR="00CA4CBA" w:rsidRPr="003E6AC3">
        <w:rPr>
          <w:rFonts w:cs="Arial"/>
          <w:b/>
        </w:rPr>
        <w:t>.</w:t>
      </w:r>
      <w:r w:rsidR="00CA4CBA">
        <w:rPr>
          <w:rFonts w:cs="Arial"/>
        </w:rPr>
        <w:t xml:space="preserve"> is deleted and replaced with the following:</w:t>
      </w:r>
    </w:p>
    <w:p w14:paraId="1EE5E74F" w14:textId="77777777" w:rsidR="005439FB" w:rsidRPr="009035A2" w:rsidRDefault="00A03B4D" w:rsidP="004F44D6">
      <w:pPr>
        <w:pStyle w:val="Hanging1"/>
        <w:tabs>
          <w:tab w:val="left" w:pos="360"/>
        </w:tabs>
        <w:spacing w:before="80" w:line="240" w:lineRule="auto"/>
        <w:ind w:left="720"/>
        <w:rPr>
          <w:bCs/>
        </w:rPr>
      </w:pPr>
      <w:r w:rsidRPr="003E6AC3">
        <w:rPr>
          <w:b/>
        </w:rPr>
        <w:t>b</w:t>
      </w:r>
      <w:r w:rsidR="005439FB" w:rsidRPr="003E6AC3">
        <w:rPr>
          <w:b/>
        </w:rPr>
        <w:t>.</w:t>
      </w:r>
      <w:r w:rsidR="005439FB" w:rsidRPr="009035A2">
        <w:tab/>
        <w:t>If a “termination of coverage” has occurred, you shall have the right to the following:</w:t>
      </w:r>
    </w:p>
    <w:p w14:paraId="74E77792" w14:textId="11E43116" w:rsidR="005439FB" w:rsidRPr="009D2B67" w:rsidRDefault="00A03B4D" w:rsidP="00BC40B8">
      <w:pPr>
        <w:pStyle w:val="Hanging2"/>
        <w:spacing w:line="240" w:lineRule="auto"/>
        <w:ind w:left="1080"/>
      </w:pPr>
      <w:r w:rsidRPr="003E6AC3">
        <w:rPr>
          <w:b/>
        </w:rPr>
        <w:t>(1)</w:t>
      </w:r>
      <w:r w:rsidR="005439FB" w:rsidRPr="005439FB">
        <w:tab/>
      </w:r>
      <w:r w:rsidR="00444FBF">
        <w:t>At  no additional premium, a</w:t>
      </w:r>
      <w:r w:rsidR="005439FB" w:rsidRPr="005439FB">
        <w:t>n Automatic Extended Reporting Period</w:t>
      </w:r>
      <w:r w:rsidR="005439FB" w:rsidRPr="005439FB">
        <w:rPr>
          <w:rFonts w:cs="Arial"/>
          <w:szCs w:val="20"/>
        </w:rPr>
        <w:t xml:space="preserve"> of 30 days </w:t>
      </w:r>
      <w:r w:rsidR="00444FBF">
        <w:rPr>
          <w:rFonts w:cs="Arial"/>
          <w:szCs w:val="20"/>
        </w:rPr>
        <w:t>immediately following</w:t>
      </w:r>
      <w:r w:rsidR="00444FBF" w:rsidRPr="005439FB">
        <w:rPr>
          <w:rFonts w:cs="Arial"/>
          <w:szCs w:val="20"/>
        </w:rPr>
        <w:t xml:space="preserve"> </w:t>
      </w:r>
      <w:r w:rsidR="005439FB" w:rsidRPr="005439FB">
        <w:rPr>
          <w:rFonts w:cs="Arial"/>
          <w:szCs w:val="20"/>
        </w:rPr>
        <w:t xml:space="preserve">the effective date of </w:t>
      </w:r>
      <w:r w:rsidR="00DA3116">
        <w:rPr>
          <w:rFonts w:cs="Arial"/>
          <w:szCs w:val="20"/>
        </w:rPr>
        <w:t xml:space="preserve">the </w:t>
      </w:r>
      <w:r w:rsidR="005439FB" w:rsidRPr="005439FB">
        <w:rPr>
          <w:rFonts w:cs="Arial"/>
          <w:szCs w:val="20"/>
        </w:rPr>
        <w:t>“</w:t>
      </w:r>
      <w:r w:rsidR="00DA3116">
        <w:rPr>
          <w:rFonts w:cs="Arial"/>
          <w:szCs w:val="20"/>
        </w:rPr>
        <w:t>t</w:t>
      </w:r>
      <w:r w:rsidR="005439FB" w:rsidRPr="005439FB">
        <w:rPr>
          <w:rFonts w:cs="Arial"/>
          <w:szCs w:val="20"/>
        </w:rPr>
        <w:t xml:space="preserve">ermination of </w:t>
      </w:r>
      <w:r w:rsidR="00DA3116">
        <w:rPr>
          <w:rFonts w:cs="Arial"/>
          <w:szCs w:val="20"/>
        </w:rPr>
        <w:t>c</w:t>
      </w:r>
      <w:r w:rsidR="005439FB" w:rsidRPr="005439FB">
        <w:rPr>
          <w:rFonts w:cs="Arial"/>
          <w:szCs w:val="20"/>
        </w:rPr>
        <w:t xml:space="preserve">overage” and solely with respect to the coverage terminated hereunder </w:t>
      </w:r>
      <w:r w:rsidR="00444FBF">
        <w:rPr>
          <w:rFonts w:cs="Arial"/>
          <w:szCs w:val="20"/>
        </w:rPr>
        <w:t>during</w:t>
      </w:r>
      <w:r w:rsidR="005439FB" w:rsidRPr="005439FB">
        <w:rPr>
          <w:rFonts w:cs="Arial"/>
          <w:szCs w:val="20"/>
        </w:rPr>
        <w:t xml:space="preserve"> which </w:t>
      </w:r>
      <w:r w:rsidR="00063BE3">
        <w:rPr>
          <w:rFonts w:cs="Arial"/>
          <w:szCs w:val="20"/>
        </w:rPr>
        <w:t xml:space="preserve">you may first receive </w:t>
      </w:r>
      <w:r w:rsidR="005439FB" w:rsidRPr="005439FB">
        <w:rPr>
          <w:rFonts w:cs="Arial"/>
          <w:szCs w:val="20"/>
        </w:rPr>
        <w:t xml:space="preserve">notice of a </w:t>
      </w:r>
      <w:r w:rsidR="00DA3116" w:rsidRPr="00C64B3C">
        <w:rPr>
          <w:rFonts w:cs="Arial"/>
        </w:rPr>
        <w:t xml:space="preserve">“claim” or “regulatory proceeding” arising directly from a “wrongful act” </w:t>
      </w:r>
      <w:r w:rsidR="005439FB" w:rsidRPr="00605822">
        <w:rPr>
          <w:rFonts w:cs="Arial"/>
          <w:szCs w:val="20"/>
        </w:rPr>
        <w:t xml:space="preserve">occurring before the end of the </w:t>
      </w:r>
      <w:r w:rsidR="00DA3116">
        <w:rPr>
          <w:rFonts w:cs="Arial"/>
          <w:szCs w:val="20"/>
        </w:rPr>
        <w:t xml:space="preserve">“policy period” </w:t>
      </w:r>
      <w:r w:rsidR="005439FB" w:rsidRPr="009D2B67">
        <w:t xml:space="preserve">and which is otherwise covered by this </w:t>
      </w:r>
      <w:r w:rsidR="009746B6">
        <w:t xml:space="preserve">Cyber </w:t>
      </w:r>
      <w:r w:rsidR="00F70400">
        <w:t>Coverage</w:t>
      </w:r>
      <w:r w:rsidR="005439FB" w:rsidRPr="009D2B67">
        <w:t>; and</w:t>
      </w:r>
    </w:p>
    <w:p w14:paraId="6EE30CE1" w14:textId="642B3D3D" w:rsidR="00DA3116" w:rsidRPr="00C64B3C" w:rsidRDefault="00A03B4D" w:rsidP="00BC40B8">
      <w:pPr>
        <w:widowControl w:val="0"/>
        <w:tabs>
          <w:tab w:val="left" w:pos="-2430"/>
          <w:tab w:val="left" w:pos="-720"/>
          <w:tab w:val="left" w:pos="720"/>
        </w:tabs>
        <w:suppressAutoHyphens/>
        <w:overflowPunct/>
        <w:autoSpaceDE/>
        <w:autoSpaceDN/>
        <w:adjustRightInd/>
        <w:spacing w:before="80"/>
        <w:ind w:left="1080" w:hanging="360"/>
        <w:textAlignment w:val="auto"/>
        <w:rPr>
          <w:rFonts w:cs="Arial"/>
        </w:rPr>
      </w:pPr>
      <w:r w:rsidRPr="003E6AC3">
        <w:rPr>
          <w:b/>
        </w:rPr>
        <w:t>(2)</w:t>
      </w:r>
      <w:r w:rsidR="005439FB" w:rsidRPr="009D2B67">
        <w:tab/>
      </w:r>
      <w:r w:rsidR="00DA3116" w:rsidRPr="00C64B3C">
        <w:rPr>
          <w:rFonts w:cs="Arial"/>
        </w:rPr>
        <w:t xml:space="preserve">Upon payment of the additional premium of 200% of the full annual premium associated with the relevant coverage, a Supplemental Extended Reporting Period of three years immediately following the </w:t>
      </w:r>
      <w:r w:rsidR="00DA5275">
        <w:rPr>
          <w:rFonts w:cs="Arial"/>
        </w:rPr>
        <w:t>expiration of the Automatic Extended Reporting Period</w:t>
      </w:r>
      <w:r w:rsidR="00DA3116" w:rsidRPr="00C64B3C">
        <w:rPr>
          <w:rFonts w:cs="Arial"/>
        </w:rPr>
        <w:t xml:space="preserve"> </w:t>
      </w:r>
      <w:r w:rsidR="00063BE3">
        <w:rPr>
          <w:rFonts w:cs="Arial"/>
        </w:rPr>
        <w:t>during</w:t>
      </w:r>
      <w:r w:rsidR="00063BE3" w:rsidRPr="00C64B3C">
        <w:rPr>
          <w:rFonts w:cs="Arial"/>
        </w:rPr>
        <w:t xml:space="preserve"> </w:t>
      </w:r>
      <w:r w:rsidR="00DA3116" w:rsidRPr="00C64B3C">
        <w:rPr>
          <w:rFonts w:cs="Arial"/>
        </w:rPr>
        <w:t xml:space="preserve">which </w:t>
      </w:r>
      <w:r w:rsidR="00063BE3">
        <w:rPr>
          <w:rFonts w:cs="Arial"/>
        </w:rPr>
        <w:t>you may first receive</w:t>
      </w:r>
      <w:r w:rsidR="00DA3116" w:rsidRPr="00C64B3C">
        <w:rPr>
          <w:rFonts w:cs="Arial"/>
        </w:rPr>
        <w:t xml:space="preserve"> notice of a “claim” or “regulatory proceeding” arising directly from a “wrongful act” occurring before the end of the “policy period” and which is otherwise insured by this </w:t>
      </w:r>
      <w:r w:rsidR="009746B6">
        <w:rPr>
          <w:rFonts w:cs="Arial"/>
        </w:rPr>
        <w:t xml:space="preserve">Cyber </w:t>
      </w:r>
      <w:r w:rsidR="00F70400">
        <w:rPr>
          <w:rFonts w:cs="Arial"/>
        </w:rPr>
        <w:t>Coverage</w:t>
      </w:r>
      <w:r w:rsidR="00DA3116" w:rsidRPr="00C64B3C">
        <w:rPr>
          <w:rFonts w:cs="Arial"/>
        </w:rPr>
        <w:t>. The premium charged shall be based upon the rates for such coverage in effect on the later of the date the coverage was issued or last renewed.</w:t>
      </w:r>
    </w:p>
    <w:p w14:paraId="177202DC" w14:textId="1B1F4328" w:rsidR="00DA3116" w:rsidRPr="00C64B3C" w:rsidRDefault="00DA3116" w:rsidP="00BC40B8">
      <w:pPr>
        <w:widowControl w:val="0"/>
        <w:tabs>
          <w:tab w:val="left" w:pos="-720"/>
          <w:tab w:val="left" w:pos="-504"/>
        </w:tabs>
        <w:suppressAutoHyphens/>
        <w:overflowPunct/>
        <w:autoSpaceDE/>
        <w:autoSpaceDN/>
        <w:adjustRightInd/>
        <w:spacing w:before="80"/>
        <w:ind w:left="1080"/>
        <w:textAlignment w:val="auto"/>
        <w:rPr>
          <w:rFonts w:cs="Arial"/>
        </w:rPr>
      </w:pPr>
      <w:r w:rsidRPr="00C64B3C">
        <w:rPr>
          <w:rFonts w:cs="Arial"/>
        </w:rPr>
        <w:t xml:space="preserve">The limit of liability for the Supplemental Extended Reporting Period shall be as set forth in </w:t>
      </w:r>
      <w:r w:rsidR="00A03B4D" w:rsidRPr="00A03B4D">
        <w:rPr>
          <w:rFonts w:cs="Arial"/>
          <w:b/>
        </w:rPr>
        <w:t>C. LIMITS OF INSURANCE</w:t>
      </w:r>
      <w:r w:rsidRPr="00C64B3C">
        <w:rPr>
          <w:rFonts w:cs="Arial"/>
        </w:rPr>
        <w:t xml:space="preserve">, </w:t>
      </w:r>
      <w:r w:rsidR="00E33845">
        <w:rPr>
          <w:rFonts w:cs="Arial"/>
          <w:b/>
        </w:rPr>
        <w:t>3</w:t>
      </w:r>
      <w:r w:rsidRPr="00A03B4D">
        <w:rPr>
          <w:rFonts w:cs="Arial"/>
          <w:b/>
        </w:rPr>
        <w:t>. Application of Limits</w:t>
      </w:r>
      <w:r>
        <w:rPr>
          <w:rFonts w:cs="Arial"/>
        </w:rPr>
        <w:t>,</w:t>
      </w:r>
      <w:r w:rsidRPr="00C64B3C">
        <w:rPr>
          <w:rFonts w:cs="Arial"/>
        </w:rPr>
        <w:t xml:space="preserve"> paragraph </w:t>
      </w:r>
      <w:r w:rsidRPr="003E6AC3">
        <w:rPr>
          <w:rFonts w:cs="Arial"/>
          <w:b/>
        </w:rPr>
        <w:t>c.</w:t>
      </w:r>
      <w:r w:rsidRPr="00C64B3C">
        <w:rPr>
          <w:rFonts w:cs="Arial"/>
        </w:rPr>
        <w:t xml:space="preserve"> of this </w:t>
      </w:r>
      <w:r w:rsidR="009746B6">
        <w:rPr>
          <w:rFonts w:cs="Arial"/>
        </w:rPr>
        <w:t xml:space="preserve">Cyber </w:t>
      </w:r>
      <w:r w:rsidR="00F70400">
        <w:rPr>
          <w:rFonts w:cs="Arial"/>
        </w:rPr>
        <w:t xml:space="preserve">Coverage </w:t>
      </w:r>
      <w:r w:rsidR="00947B25">
        <w:rPr>
          <w:rFonts w:cs="Arial"/>
        </w:rPr>
        <w:t xml:space="preserve">(as modified in paragraph </w:t>
      </w:r>
      <w:r w:rsidR="003E6AC3" w:rsidRPr="009B066A">
        <w:rPr>
          <w:rFonts w:cs="Arial"/>
          <w:b/>
        </w:rPr>
        <w:t>1</w:t>
      </w:r>
      <w:r w:rsidR="00947B25" w:rsidRPr="009B066A">
        <w:rPr>
          <w:rFonts w:cs="Arial"/>
          <w:b/>
        </w:rPr>
        <w:t>.</w:t>
      </w:r>
      <w:r w:rsidR="00947B25">
        <w:rPr>
          <w:rFonts w:cs="Arial"/>
        </w:rPr>
        <w:t xml:space="preserve"> above in this amendatory endorsement)</w:t>
      </w:r>
      <w:r w:rsidRPr="00C64B3C">
        <w:rPr>
          <w:rFonts w:cs="Arial"/>
        </w:rPr>
        <w:t xml:space="preserve">. </w:t>
      </w:r>
    </w:p>
    <w:p w14:paraId="0BE473CA" w14:textId="77777777" w:rsidR="00DA3116" w:rsidRPr="00C64B3C" w:rsidRDefault="00DA3116" w:rsidP="00BC40B8">
      <w:pPr>
        <w:pStyle w:val="Hanging2"/>
        <w:spacing w:line="240" w:lineRule="auto"/>
        <w:ind w:left="1080" w:firstLine="0"/>
        <w:rPr>
          <w:rFonts w:cs="Arial"/>
          <w:szCs w:val="20"/>
        </w:rPr>
      </w:pPr>
      <w:r w:rsidRPr="00C64B3C">
        <w:rPr>
          <w:rFonts w:cs="Arial"/>
          <w:szCs w:val="20"/>
        </w:rPr>
        <w:t xml:space="preserve">We shall not charge a different premium for the Supplemental Extended Reporting Period due to any change in its rates, rating plans or rating rules </w:t>
      </w:r>
      <w:proofErr w:type="gramStart"/>
      <w:r w:rsidRPr="00C64B3C">
        <w:rPr>
          <w:rFonts w:cs="Arial"/>
          <w:szCs w:val="20"/>
        </w:rPr>
        <w:t>subsequent to</w:t>
      </w:r>
      <w:proofErr w:type="gramEnd"/>
      <w:r w:rsidRPr="00C64B3C">
        <w:rPr>
          <w:rFonts w:cs="Arial"/>
          <w:szCs w:val="20"/>
        </w:rPr>
        <w:t xml:space="preserve"> issuance or last renewal of the policy.</w:t>
      </w:r>
    </w:p>
    <w:p w14:paraId="563AB2E5" w14:textId="77777777" w:rsidR="00DA3116" w:rsidRPr="00C64B3C" w:rsidRDefault="00DA3116" w:rsidP="00BC40B8">
      <w:pPr>
        <w:widowControl w:val="0"/>
        <w:tabs>
          <w:tab w:val="left" w:pos="-720"/>
          <w:tab w:val="left" w:pos="-504"/>
        </w:tabs>
        <w:suppressAutoHyphens/>
        <w:spacing w:before="80"/>
        <w:ind w:left="1080"/>
        <w:rPr>
          <w:rFonts w:cs="Arial"/>
        </w:rPr>
      </w:pPr>
      <w:r w:rsidRPr="00C64B3C">
        <w:rPr>
          <w:rFonts w:cs="Arial"/>
        </w:rPr>
        <w:t xml:space="preserve">To obtain the Supplemental Extended Reporting Period, you must request it in writing and pay the additional premium due, within 30 days after the “termination of coverage”. The additional premium for the Supplemental Extended Reporting Period will be fully earned at the inception of the Supplemental Extended Reporting Period. If we do not receive the written request as required, you may not exercise </w:t>
      </w:r>
      <w:r w:rsidRPr="00C64B3C">
        <w:rPr>
          <w:rFonts w:cs="Arial"/>
        </w:rPr>
        <w:lastRenderedPageBreak/>
        <w:t xml:space="preserve">this right </w:t>
      </w:r>
      <w:proofErr w:type="gramStart"/>
      <w:r w:rsidRPr="00C64B3C">
        <w:rPr>
          <w:rFonts w:cs="Arial"/>
        </w:rPr>
        <w:t>at a later date</w:t>
      </w:r>
      <w:proofErr w:type="gramEnd"/>
      <w:r w:rsidRPr="00C64B3C">
        <w:rPr>
          <w:rFonts w:cs="Arial"/>
        </w:rPr>
        <w:t>.</w:t>
      </w:r>
    </w:p>
    <w:p w14:paraId="24EDE2F8" w14:textId="77777777" w:rsidR="00DA3116" w:rsidRPr="00C64B3C" w:rsidRDefault="00A03B4D" w:rsidP="00BC40B8">
      <w:pPr>
        <w:widowControl w:val="0"/>
        <w:tabs>
          <w:tab w:val="left" w:pos="-1260"/>
          <w:tab w:val="left" w:pos="-720"/>
          <w:tab w:val="left" w:pos="-504"/>
        </w:tabs>
        <w:suppressAutoHyphens/>
        <w:overflowPunct/>
        <w:autoSpaceDE/>
        <w:autoSpaceDN/>
        <w:adjustRightInd/>
        <w:spacing w:before="80"/>
        <w:ind w:left="1080" w:hanging="360"/>
        <w:textAlignment w:val="auto"/>
        <w:rPr>
          <w:rFonts w:cs="Arial"/>
        </w:rPr>
      </w:pPr>
      <w:r w:rsidRPr="003E6AC3">
        <w:rPr>
          <w:rFonts w:cs="Arial"/>
          <w:b/>
        </w:rPr>
        <w:t>(3)</w:t>
      </w:r>
      <w:r w:rsidR="00DA3116">
        <w:rPr>
          <w:rFonts w:cs="Arial"/>
        </w:rPr>
        <w:tab/>
      </w:r>
      <w:r w:rsidR="00DA3116" w:rsidRPr="00C64B3C">
        <w:rPr>
          <w:rFonts w:cs="Arial"/>
        </w:rPr>
        <w:t>We must advise you in writing of the Automatic Extended Reporting Period and the availability of, the premium for, and the importance of purchasing the Supplemental Extended Reporting Period.  This advice must be sent no earlier than the date of notification of “</w:t>
      </w:r>
      <w:r w:rsidR="00DA3116">
        <w:rPr>
          <w:rFonts w:cs="Arial"/>
        </w:rPr>
        <w:t>t</w:t>
      </w:r>
      <w:r w:rsidR="00DA3116" w:rsidRPr="00C64B3C">
        <w:rPr>
          <w:rFonts w:cs="Arial"/>
        </w:rPr>
        <w:t xml:space="preserve">ermination of </w:t>
      </w:r>
      <w:r w:rsidR="00DA3116">
        <w:rPr>
          <w:rFonts w:cs="Arial"/>
        </w:rPr>
        <w:t>c</w:t>
      </w:r>
      <w:r w:rsidR="00DA3116" w:rsidRPr="00C64B3C">
        <w:rPr>
          <w:rFonts w:cs="Arial"/>
        </w:rPr>
        <w:t>overage” nor later than 15 days after “</w:t>
      </w:r>
      <w:r w:rsidR="00DA3116">
        <w:rPr>
          <w:rFonts w:cs="Arial"/>
        </w:rPr>
        <w:t>t</w:t>
      </w:r>
      <w:r w:rsidR="00DA3116" w:rsidRPr="00C64B3C">
        <w:rPr>
          <w:rFonts w:cs="Arial"/>
        </w:rPr>
        <w:t xml:space="preserve">ermination of </w:t>
      </w:r>
      <w:r w:rsidR="00DA3116">
        <w:rPr>
          <w:rFonts w:cs="Arial"/>
        </w:rPr>
        <w:t>c</w:t>
      </w:r>
      <w:r w:rsidR="00DA3116" w:rsidRPr="00C64B3C">
        <w:rPr>
          <w:rFonts w:cs="Arial"/>
        </w:rPr>
        <w:t xml:space="preserve">overage”. </w:t>
      </w:r>
    </w:p>
    <w:p w14:paraId="55290D86" w14:textId="32E2FE9A" w:rsidR="00DA3116" w:rsidRPr="00C64B3C" w:rsidRDefault="00DA3116" w:rsidP="00BC40B8">
      <w:pPr>
        <w:widowControl w:val="0"/>
        <w:tabs>
          <w:tab w:val="left" w:pos="-720"/>
          <w:tab w:val="left" w:pos="-504"/>
        </w:tabs>
        <w:suppressAutoHyphens/>
        <w:overflowPunct/>
        <w:autoSpaceDE/>
        <w:autoSpaceDN/>
        <w:adjustRightInd/>
        <w:spacing w:before="80"/>
        <w:ind w:left="1080"/>
        <w:textAlignment w:val="auto"/>
        <w:rPr>
          <w:rFonts w:cs="Arial"/>
        </w:rPr>
      </w:pPr>
      <w:r w:rsidRPr="00C64B3C">
        <w:rPr>
          <w:rFonts w:cs="Arial"/>
        </w:rPr>
        <w:t xml:space="preserve">The Supplemental Extended Reporting Period is available for purchase at any time during the coverage period for this </w:t>
      </w:r>
      <w:r w:rsidR="009746B6">
        <w:rPr>
          <w:rFonts w:cs="Arial"/>
        </w:rPr>
        <w:t xml:space="preserve">Cyber </w:t>
      </w:r>
      <w:r w:rsidR="00F70400">
        <w:rPr>
          <w:rFonts w:cs="Arial"/>
        </w:rPr>
        <w:t xml:space="preserve">Coverage </w:t>
      </w:r>
      <w:r w:rsidRPr="00C64B3C">
        <w:rPr>
          <w:rFonts w:cs="Arial"/>
        </w:rPr>
        <w:t>and not later than 30 days following “</w:t>
      </w:r>
      <w:r>
        <w:rPr>
          <w:rFonts w:cs="Arial"/>
        </w:rPr>
        <w:t>t</w:t>
      </w:r>
      <w:r w:rsidRPr="00C64B3C">
        <w:rPr>
          <w:rFonts w:cs="Arial"/>
        </w:rPr>
        <w:t xml:space="preserve">ermination of </w:t>
      </w:r>
      <w:r>
        <w:rPr>
          <w:rFonts w:cs="Arial"/>
        </w:rPr>
        <w:t>c</w:t>
      </w:r>
      <w:r w:rsidRPr="00C64B3C">
        <w:rPr>
          <w:rFonts w:cs="Arial"/>
        </w:rPr>
        <w:t>overage”, including termination for non-payment of premium. Your right to a Supplemental Extended Reporting Period Endorsement shall terminate, however, unless you request it in writing and pay the additional premium due, not later than the later of: (1) 30 days after the effective date of “</w:t>
      </w:r>
      <w:r>
        <w:rPr>
          <w:rFonts w:cs="Arial"/>
        </w:rPr>
        <w:t>t</w:t>
      </w:r>
      <w:r w:rsidRPr="00C64B3C">
        <w:rPr>
          <w:rFonts w:cs="Arial"/>
        </w:rPr>
        <w:t xml:space="preserve">ermination of </w:t>
      </w:r>
      <w:r>
        <w:rPr>
          <w:rFonts w:cs="Arial"/>
        </w:rPr>
        <w:t>c</w:t>
      </w:r>
      <w:r w:rsidRPr="00C64B3C">
        <w:rPr>
          <w:rFonts w:cs="Arial"/>
        </w:rPr>
        <w:t xml:space="preserve">overage”; or (2) 15 days after we have mailed or delivered to you a written advice of the amount of the required additional premium. </w:t>
      </w:r>
    </w:p>
    <w:p w14:paraId="22F8A7D2" w14:textId="56091001" w:rsidR="00DA3116" w:rsidRPr="00C64B3C" w:rsidRDefault="00A03B4D" w:rsidP="00BC40B8">
      <w:pPr>
        <w:widowControl w:val="0"/>
        <w:tabs>
          <w:tab w:val="left" w:pos="-720"/>
          <w:tab w:val="left" w:pos="-504"/>
        </w:tabs>
        <w:suppressAutoHyphens/>
        <w:overflowPunct/>
        <w:autoSpaceDE/>
        <w:autoSpaceDN/>
        <w:adjustRightInd/>
        <w:spacing w:before="80"/>
        <w:ind w:left="1080" w:hanging="360"/>
        <w:textAlignment w:val="auto"/>
        <w:rPr>
          <w:rFonts w:cs="Arial"/>
        </w:rPr>
      </w:pPr>
      <w:r w:rsidRPr="003E6AC3">
        <w:rPr>
          <w:rFonts w:cs="Arial"/>
          <w:b/>
        </w:rPr>
        <w:t>(4)</w:t>
      </w:r>
      <w:r w:rsidR="00DA3116">
        <w:rPr>
          <w:rFonts w:cs="Arial"/>
        </w:rPr>
        <w:tab/>
      </w:r>
      <w:r w:rsidR="00DA3116" w:rsidRPr="00C64B3C">
        <w:rPr>
          <w:rFonts w:cs="Arial"/>
        </w:rPr>
        <w:t xml:space="preserve">The Supplemental Extended Reporting Period cannot be canceled by either party, except for nonpayment of premium. The additional premium for the Supplemental Extended Reporting Period shall be fully earned at the inception of the Supplemental Extended Reporting Period and this </w:t>
      </w:r>
      <w:r w:rsidR="009746B6">
        <w:rPr>
          <w:rFonts w:cs="Arial"/>
        </w:rPr>
        <w:t xml:space="preserve">Cyber </w:t>
      </w:r>
      <w:r w:rsidR="00F70400">
        <w:rPr>
          <w:rFonts w:cs="Arial"/>
        </w:rPr>
        <w:t xml:space="preserve">Coverage </w:t>
      </w:r>
      <w:r w:rsidR="00DA3116" w:rsidRPr="00C64B3C">
        <w:rPr>
          <w:rFonts w:cs="Arial"/>
        </w:rPr>
        <w:t xml:space="preserve">cannot be cancelled after such additional premium is paid. If we do not receive the written request as required, you may not exercise this right </w:t>
      </w:r>
      <w:proofErr w:type="gramStart"/>
      <w:r w:rsidR="00DA3116" w:rsidRPr="00C64B3C">
        <w:rPr>
          <w:rFonts w:cs="Arial"/>
        </w:rPr>
        <w:t>at a later date</w:t>
      </w:r>
      <w:proofErr w:type="gramEnd"/>
      <w:r w:rsidR="00DA3116" w:rsidRPr="00C64B3C">
        <w:rPr>
          <w:rFonts w:cs="Arial"/>
        </w:rPr>
        <w:t>.</w:t>
      </w:r>
    </w:p>
    <w:p w14:paraId="384AEA79" w14:textId="057D8C4D" w:rsidR="00DA3116" w:rsidRPr="00C64B3C" w:rsidRDefault="00A03B4D" w:rsidP="00BC40B8">
      <w:pPr>
        <w:widowControl w:val="0"/>
        <w:tabs>
          <w:tab w:val="left" w:pos="-720"/>
          <w:tab w:val="left" w:pos="-504"/>
        </w:tabs>
        <w:suppressAutoHyphens/>
        <w:overflowPunct/>
        <w:autoSpaceDE/>
        <w:autoSpaceDN/>
        <w:adjustRightInd/>
        <w:spacing w:before="80"/>
        <w:ind w:left="1080" w:hanging="360"/>
        <w:textAlignment w:val="auto"/>
        <w:rPr>
          <w:rFonts w:cs="Arial"/>
        </w:rPr>
      </w:pPr>
      <w:r w:rsidRPr="003E6AC3">
        <w:rPr>
          <w:rFonts w:cs="Arial"/>
          <w:b/>
        </w:rPr>
        <w:t>(5)</w:t>
      </w:r>
      <w:r w:rsidR="00DA3116">
        <w:rPr>
          <w:rFonts w:cs="Arial"/>
        </w:rPr>
        <w:tab/>
      </w:r>
      <w:r w:rsidR="00907AD2" w:rsidRPr="00C64B3C">
        <w:rPr>
          <w:rFonts w:cs="Arial"/>
        </w:rPr>
        <w:t>Th</w:t>
      </w:r>
      <w:r w:rsidR="00907AD2">
        <w:rPr>
          <w:rFonts w:cs="Arial"/>
        </w:rPr>
        <w:t>e</w:t>
      </w:r>
      <w:r w:rsidR="00907AD2" w:rsidRPr="00C64B3C">
        <w:rPr>
          <w:rFonts w:cs="Arial"/>
        </w:rPr>
        <w:t xml:space="preserve"> Supplemental Extended Reporting Period</w:t>
      </w:r>
      <w:r w:rsidR="00907AD2">
        <w:rPr>
          <w:rFonts w:cs="Arial"/>
        </w:rPr>
        <w:t xml:space="preserve"> coverage shall apply only </w:t>
      </w:r>
      <w:proofErr w:type="gramStart"/>
      <w:r w:rsidR="00907AD2">
        <w:rPr>
          <w:rFonts w:cs="Arial"/>
        </w:rPr>
        <w:t>in regard to</w:t>
      </w:r>
      <w:proofErr w:type="gramEnd"/>
      <w:r w:rsidR="00907AD2">
        <w:rPr>
          <w:rFonts w:cs="Arial"/>
        </w:rPr>
        <w:t xml:space="preserve"> the terminated coverage</w:t>
      </w:r>
      <w:r w:rsidR="00F62953">
        <w:rPr>
          <w:rFonts w:cs="Arial"/>
        </w:rPr>
        <w:t>.</w:t>
      </w:r>
      <w:r w:rsidR="00907AD2" w:rsidRPr="00C64B3C">
        <w:rPr>
          <w:rFonts w:cs="Arial"/>
        </w:rPr>
        <w:t xml:space="preserve"> </w:t>
      </w:r>
      <w:r w:rsidR="00F62953">
        <w:rPr>
          <w:rFonts w:cs="Arial"/>
        </w:rPr>
        <w:t>It</w:t>
      </w:r>
      <w:r w:rsidR="00907AD2">
        <w:rPr>
          <w:rFonts w:cs="Arial"/>
        </w:rPr>
        <w:t xml:space="preserve"> shall be made available on the same terms and conditions as those specified in the policy.</w:t>
      </w:r>
    </w:p>
    <w:p w14:paraId="23B8AA03" w14:textId="77777777" w:rsidR="009D2B67" w:rsidRDefault="009D2B67" w:rsidP="00BC40B8">
      <w:pPr>
        <w:pStyle w:val="Hanging3"/>
        <w:widowControl w:val="0"/>
        <w:suppressAutoHyphens/>
        <w:spacing w:line="240" w:lineRule="auto"/>
      </w:pPr>
    </w:p>
    <w:p w14:paraId="7E5EF2C1" w14:textId="55987F08" w:rsidR="009D2B67" w:rsidRDefault="007A6679" w:rsidP="00BC40B8">
      <w:pPr>
        <w:pStyle w:val="Hanging3"/>
        <w:widowControl w:val="0"/>
        <w:suppressAutoHyphens/>
        <w:spacing w:line="240" w:lineRule="auto"/>
        <w:ind w:left="360"/>
        <w:rPr>
          <w:rFonts w:cs="Arial"/>
        </w:rPr>
      </w:pPr>
      <w:r>
        <w:rPr>
          <w:b/>
        </w:rPr>
        <w:t>3</w:t>
      </w:r>
      <w:r w:rsidR="00F3781F" w:rsidRPr="003E6AC3">
        <w:rPr>
          <w:b/>
        </w:rPr>
        <w:t>.</w:t>
      </w:r>
      <w:r w:rsidR="00EE1BA2">
        <w:rPr>
          <w:b/>
        </w:rPr>
        <w:tab/>
      </w:r>
      <w:r w:rsidR="00F3781F">
        <w:t xml:space="preserve">The following is added to </w:t>
      </w:r>
      <w:r w:rsidR="00F3781F" w:rsidRPr="003F684C">
        <w:rPr>
          <w:rFonts w:cs="Arial"/>
          <w:b/>
        </w:rPr>
        <w:t>E</w:t>
      </w:r>
      <w:r w:rsidR="00B32B4A">
        <w:rPr>
          <w:rFonts w:cs="Arial"/>
          <w:b/>
        </w:rPr>
        <w:t xml:space="preserve">. </w:t>
      </w:r>
      <w:r w:rsidR="00F3781F" w:rsidRPr="003F684C">
        <w:rPr>
          <w:rFonts w:cs="Arial"/>
          <w:b/>
        </w:rPr>
        <w:t>ADDITIONAL CONDITIONS</w:t>
      </w:r>
      <w:r w:rsidR="00F3781F">
        <w:rPr>
          <w:rFonts w:cs="Arial"/>
        </w:rPr>
        <w:t>:</w:t>
      </w:r>
    </w:p>
    <w:p w14:paraId="1B93C2C3" w14:textId="77777777" w:rsidR="00F3781F" w:rsidRPr="00F3781F" w:rsidRDefault="00F3781F" w:rsidP="004F44D6">
      <w:pPr>
        <w:pStyle w:val="Hanging3"/>
        <w:widowControl w:val="0"/>
        <w:suppressAutoHyphens/>
        <w:spacing w:line="240" w:lineRule="auto"/>
        <w:ind w:left="360" w:firstLine="0"/>
        <w:rPr>
          <w:b/>
        </w:rPr>
      </w:pPr>
      <w:r w:rsidRPr="00F3781F">
        <w:rPr>
          <w:b/>
        </w:rPr>
        <w:t>Retroactive Date</w:t>
      </w:r>
    </w:p>
    <w:p w14:paraId="0EA37501" w14:textId="36735C76" w:rsidR="00F3781F" w:rsidRPr="00864BC6" w:rsidRDefault="00B32B4A" w:rsidP="00BC40B8">
      <w:pPr>
        <w:pStyle w:val="blockhd1"/>
        <w:keepNext w:val="0"/>
        <w:keepLines w:val="0"/>
        <w:widowControl w:val="0"/>
        <w:spacing w:line="240" w:lineRule="auto"/>
        <w:ind w:left="360"/>
        <w:jc w:val="both"/>
        <w:rPr>
          <w:rFonts w:cs="Arial"/>
          <w:b w:val="0"/>
        </w:rPr>
      </w:pPr>
      <w:r w:rsidRPr="00C64B3C">
        <w:rPr>
          <w:rFonts w:cs="Arial"/>
          <w:b w:val="0"/>
        </w:rPr>
        <w:t xml:space="preserve">Once we set a date upon which we will cover all “wrongful acts” after said date (the Retroactive Date), we will only be permitted to advance the Retroactive Date with your written consent.  Prior to the advancement of the Retroactive Date by us, we must obtain your written acknowledgment that you have been advised of the right to purchase the Supplemental Extended Reporting Period.  If no Retroactive Date (or prior acts date) is specified in this Coverage, coverage shall be afforded for any “claim” arising from a “wrongful act” that occurred </w:t>
      </w:r>
      <w:r w:rsidR="00983AEE">
        <w:rPr>
          <w:rFonts w:cs="Arial"/>
          <w:b w:val="0"/>
        </w:rPr>
        <w:t>before</w:t>
      </w:r>
      <w:r w:rsidRPr="00C64B3C">
        <w:rPr>
          <w:rFonts w:cs="Arial"/>
          <w:b w:val="0"/>
        </w:rPr>
        <w:t xml:space="preserve"> inception of this </w:t>
      </w:r>
      <w:r w:rsidR="00983AEE">
        <w:rPr>
          <w:rFonts w:cs="Arial"/>
          <w:b w:val="0"/>
        </w:rPr>
        <w:t>C</w:t>
      </w:r>
      <w:r w:rsidR="009746B6">
        <w:rPr>
          <w:rFonts w:cs="Arial"/>
          <w:b w:val="0"/>
        </w:rPr>
        <w:t xml:space="preserve">yber </w:t>
      </w:r>
      <w:r w:rsidR="00F70400">
        <w:rPr>
          <w:rFonts w:cs="Arial"/>
          <w:b w:val="0"/>
        </w:rPr>
        <w:t>Coverage</w:t>
      </w:r>
      <w:r w:rsidRPr="00C64B3C">
        <w:rPr>
          <w:rFonts w:cs="Arial"/>
          <w:b w:val="0"/>
        </w:rPr>
        <w:t>.</w:t>
      </w:r>
    </w:p>
    <w:p w14:paraId="2FCC69C0" w14:textId="77777777" w:rsidR="00F3781F" w:rsidRPr="00864BC6" w:rsidRDefault="00F3781F" w:rsidP="00BC40B8">
      <w:pPr>
        <w:pStyle w:val="blocktext1"/>
        <w:spacing w:line="240" w:lineRule="auto"/>
      </w:pPr>
    </w:p>
    <w:p w14:paraId="5001C20A" w14:textId="6343F06A" w:rsidR="00F3781F" w:rsidRDefault="007A6679" w:rsidP="00BC40B8">
      <w:pPr>
        <w:pStyle w:val="blocktext1"/>
        <w:tabs>
          <w:tab w:val="left" w:pos="360"/>
        </w:tabs>
        <w:spacing w:line="240" w:lineRule="auto"/>
        <w:ind w:left="720" w:hanging="720"/>
        <w:rPr>
          <w:rFonts w:cs="Arial"/>
        </w:rPr>
      </w:pPr>
      <w:r>
        <w:rPr>
          <w:b/>
        </w:rPr>
        <w:t>4</w:t>
      </w:r>
      <w:r w:rsidR="007214F9" w:rsidRPr="003E6AC3">
        <w:rPr>
          <w:b/>
        </w:rPr>
        <w:t>.</w:t>
      </w:r>
      <w:r w:rsidR="007214F9">
        <w:tab/>
      </w:r>
      <w:r w:rsidR="008356BC" w:rsidRPr="008356BC">
        <w:rPr>
          <w:b/>
        </w:rPr>
        <w:t>F.</w:t>
      </w:r>
      <w:r w:rsidR="00E33845">
        <w:rPr>
          <w:b/>
        </w:rPr>
        <w:t xml:space="preserve"> </w:t>
      </w:r>
      <w:r w:rsidR="007214F9">
        <w:rPr>
          <w:rFonts w:cs="Arial"/>
          <w:b/>
        </w:rPr>
        <w:t>DEFINITIONS</w:t>
      </w:r>
      <w:r w:rsidR="007214F9">
        <w:rPr>
          <w:rFonts w:cs="Arial"/>
        </w:rPr>
        <w:t xml:space="preserve">, </w:t>
      </w:r>
      <w:r w:rsidR="007A2B74">
        <w:rPr>
          <w:rFonts w:cs="Arial"/>
          <w:b/>
        </w:rPr>
        <w:t>51</w:t>
      </w:r>
      <w:r w:rsidR="007214F9" w:rsidRPr="008356BC">
        <w:rPr>
          <w:rFonts w:cs="Arial"/>
          <w:b/>
        </w:rPr>
        <w:t>. “Termination of Coverage”</w:t>
      </w:r>
      <w:r w:rsidR="008356BC">
        <w:rPr>
          <w:rFonts w:cs="Arial"/>
        </w:rPr>
        <w:t xml:space="preserve">, paragraph </w:t>
      </w:r>
      <w:r w:rsidR="008356BC" w:rsidRPr="003E6AC3">
        <w:rPr>
          <w:rFonts w:cs="Arial"/>
          <w:b/>
        </w:rPr>
        <w:t>c.</w:t>
      </w:r>
      <w:r w:rsidR="007214F9">
        <w:rPr>
          <w:rFonts w:cs="Arial"/>
        </w:rPr>
        <w:t xml:space="preserve"> is deleted and replaced with the following:</w:t>
      </w:r>
    </w:p>
    <w:p w14:paraId="6E7DEAEC" w14:textId="77777777" w:rsidR="007214F9" w:rsidRPr="007214F9" w:rsidRDefault="007214F9" w:rsidP="00BC40B8">
      <w:pPr>
        <w:pStyle w:val="blocktext1"/>
        <w:spacing w:line="240" w:lineRule="auto"/>
        <w:ind w:left="720" w:hanging="360"/>
      </w:pPr>
      <w:r w:rsidRPr="003E6AC3">
        <w:rPr>
          <w:b/>
        </w:rPr>
        <w:t>c.</w:t>
      </w:r>
      <w:r w:rsidRPr="007214F9">
        <w:tab/>
      </w:r>
      <w:r w:rsidR="008356BC" w:rsidRPr="00C64B3C">
        <w:rPr>
          <w:rFonts w:cs="Arial"/>
        </w:rPr>
        <w:t>We renew this coverage with a decrease in a limit of liability, a reduction of coverage, an increase to the deductible or self-insured retention, a new exclusion, or any other change in coverage that is less favorable to you</w:t>
      </w:r>
      <w:r>
        <w:t>.</w:t>
      </w:r>
    </w:p>
    <w:p w14:paraId="6FAA5226" w14:textId="77777777" w:rsidR="00F3781F" w:rsidRPr="00F3781F" w:rsidRDefault="00F3781F" w:rsidP="00BC40B8">
      <w:pPr>
        <w:pStyle w:val="Hanging3"/>
        <w:widowControl w:val="0"/>
        <w:suppressAutoHyphens/>
        <w:spacing w:line="240" w:lineRule="auto"/>
        <w:ind w:left="360" w:firstLine="0"/>
      </w:pPr>
    </w:p>
    <w:p w14:paraId="756BC741" w14:textId="58D4C2AB" w:rsidR="00504B13" w:rsidRPr="00504B13" w:rsidRDefault="00504B13" w:rsidP="007E1252">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rPr>
          <w:rFonts w:cs="Arial"/>
        </w:rPr>
      </w:pPr>
      <w:r w:rsidRPr="00504B13">
        <w:rPr>
          <w:rFonts w:cs="Arial"/>
        </w:rPr>
        <w:t>All other terms and conditions of the Policy remain unchanged</w:t>
      </w:r>
      <w:r w:rsidR="00F706EA">
        <w:rPr>
          <w:rFonts w:cs="Arial"/>
        </w:rPr>
        <w:t>.</w:t>
      </w:r>
    </w:p>
    <w:p w14:paraId="42C80CF0" w14:textId="77777777" w:rsidR="00504B13" w:rsidRPr="00504B13" w:rsidRDefault="00504B13" w:rsidP="00504B13">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Pr>
          <w:rFonts w:cs="Arial"/>
        </w:rPr>
      </w:pPr>
    </w:p>
    <w:p w14:paraId="0FA524A3" w14:textId="07CDD82E" w:rsidR="00504B13" w:rsidRPr="00504B13" w:rsidRDefault="00504B13" w:rsidP="00504B13">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rPr>
          <w:rFonts w:cs="Arial"/>
        </w:rPr>
      </w:pP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t>____________________</w:t>
      </w:r>
      <w:r w:rsidR="00F706EA">
        <w:rPr>
          <w:rFonts w:cs="Arial"/>
        </w:rPr>
        <w:t>____</w:t>
      </w:r>
    </w:p>
    <w:p w14:paraId="4D7B45B3" w14:textId="2E43A360" w:rsidR="00504B13" w:rsidRPr="00504B13" w:rsidRDefault="00504B13" w:rsidP="00504B13">
      <w:pPr>
        <w:tabs>
          <w:tab w:val="left" w:pos="-1080"/>
          <w:tab w:val="left" w:pos="-360"/>
          <w:tab w:val="left" w:pos="720"/>
          <w:tab w:val="left" w:pos="1080"/>
          <w:tab w:val="left" w:pos="1440"/>
          <w:tab w:val="left" w:pos="1800"/>
          <w:tab w:val="left" w:pos="2520"/>
          <w:tab w:val="left" w:pos="3240"/>
          <w:tab w:val="left" w:pos="3960"/>
          <w:tab w:val="left" w:pos="4680"/>
          <w:tab w:val="left" w:pos="5400"/>
          <w:tab w:val="left" w:pos="6120"/>
          <w:tab w:val="left" w:pos="6480"/>
          <w:tab w:val="left" w:pos="6840"/>
          <w:tab w:val="left" w:pos="7200"/>
          <w:tab w:val="left" w:pos="7560"/>
          <w:tab w:val="left" w:pos="7934"/>
          <w:tab w:val="left" w:pos="8280"/>
          <w:tab w:val="left" w:pos="9000"/>
        </w:tabs>
        <w:spacing w:after="120"/>
        <w:ind w:left="360"/>
      </w:pP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r>
      <w:r w:rsidRPr="00504B13">
        <w:rPr>
          <w:rFonts w:cs="Arial"/>
        </w:rPr>
        <w:tab/>
        <w:t>Authorized Signature</w:t>
      </w:r>
    </w:p>
    <w:p w14:paraId="0D2DBE9E" w14:textId="77777777" w:rsidR="00504B13" w:rsidRPr="00504B13" w:rsidRDefault="00504B13" w:rsidP="00504B13">
      <w:pPr>
        <w:spacing w:before="120"/>
        <w:ind w:left="720"/>
      </w:pPr>
    </w:p>
    <w:p w14:paraId="741E63BA" w14:textId="77777777" w:rsidR="00D8396B" w:rsidRPr="00504B13" w:rsidRDefault="00D8396B" w:rsidP="004F44D6">
      <w:pPr>
        <w:pStyle w:val="blocktext1"/>
        <w:keepLines w:val="0"/>
        <w:widowControl w:val="0"/>
        <w:suppressAutoHyphens/>
        <w:spacing w:line="240" w:lineRule="auto"/>
        <w:rPr>
          <w:rFonts w:cs="Arial"/>
        </w:rPr>
      </w:pPr>
    </w:p>
    <w:sectPr w:rsidR="00D8396B" w:rsidRPr="00504B13" w:rsidSect="00BC40B8">
      <w:type w:val="continuous"/>
      <w:pgSz w:w="12240" w:h="15840"/>
      <w:pgMar w:top="1440" w:right="1080" w:bottom="144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DAB8" w14:textId="77777777" w:rsidR="00CC4485" w:rsidRDefault="00CC4485" w:rsidP="003C55D3">
      <w:r>
        <w:separator/>
      </w:r>
    </w:p>
  </w:endnote>
  <w:endnote w:type="continuationSeparator" w:id="0">
    <w:p w14:paraId="54478A05"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6C3CE7D" w14:textId="77777777">
      <w:tc>
        <w:tcPr>
          <w:tcW w:w="2201" w:type="dxa"/>
          <w:tcBorders>
            <w:top w:val="nil"/>
            <w:left w:val="nil"/>
            <w:bottom w:val="nil"/>
            <w:right w:val="nil"/>
          </w:tcBorders>
        </w:tcPr>
        <w:p w14:paraId="208DC058"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5911" w:type="dxa"/>
          <w:tcBorders>
            <w:top w:val="nil"/>
            <w:left w:val="nil"/>
            <w:bottom w:val="nil"/>
            <w:right w:val="nil"/>
          </w:tcBorders>
        </w:tcPr>
        <w:p w14:paraId="7918C1B6" w14:textId="77777777" w:rsidR="00CC4485" w:rsidRDefault="00CC4485">
          <w:pPr>
            <w:pStyle w:val="isof1"/>
            <w:jc w:val="center"/>
            <w:rPr>
              <w:sz w:val="18"/>
            </w:rPr>
          </w:pPr>
        </w:p>
      </w:tc>
      <w:tc>
        <w:tcPr>
          <w:tcW w:w="2088" w:type="dxa"/>
          <w:tcBorders>
            <w:top w:val="nil"/>
            <w:left w:val="nil"/>
            <w:bottom w:val="nil"/>
            <w:right w:val="nil"/>
          </w:tcBorders>
        </w:tcPr>
        <w:p w14:paraId="45CC69D7" w14:textId="77777777" w:rsidR="00CC4485" w:rsidRDefault="00CC4485">
          <w:pPr>
            <w:pStyle w:val="isof2"/>
            <w:jc w:val="right"/>
            <w:rPr>
              <w:sz w:val="18"/>
            </w:rPr>
          </w:pPr>
        </w:p>
      </w:tc>
      <w:tc>
        <w:tcPr>
          <w:tcW w:w="600" w:type="dxa"/>
          <w:tcBorders>
            <w:top w:val="nil"/>
            <w:left w:val="nil"/>
            <w:bottom w:val="nil"/>
            <w:right w:val="nil"/>
          </w:tcBorders>
        </w:tcPr>
        <w:p w14:paraId="4E05275C" w14:textId="77777777" w:rsidR="00CC4485" w:rsidRDefault="00CC4485">
          <w:pPr>
            <w:jc w:val="right"/>
            <w:rPr>
              <w:sz w:val="18"/>
            </w:rPr>
          </w:pPr>
        </w:p>
      </w:tc>
    </w:tr>
  </w:tbl>
  <w:p w14:paraId="10D551A0"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255CCAD" w14:textId="77777777">
      <w:tc>
        <w:tcPr>
          <w:tcW w:w="2201" w:type="dxa"/>
          <w:tcBorders>
            <w:top w:val="nil"/>
            <w:left w:val="nil"/>
            <w:bottom w:val="nil"/>
            <w:right w:val="nil"/>
          </w:tcBorders>
        </w:tcPr>
        <w:p w14:paraId="10428B85" w14:textId="77777777" w:rsidR="00CC4485" w:rsidRDefault="00CC4485">
          <w:pPr>
            <w:pStyle w:val="isof2"/>
            <w:jc w:val="left"/>
            <w:rPr>
              <w:sz w:val="18"/>
            </w:rPr>
          </w:pPr>
        </w:p>
      </w:tc>
      <w:tc>
        <w:tcPr>
          <w:tcW w:w="5911" w:type="dxa"/>
          <w:tcBorders>
            <w:top w:val="nil"/>
            <w:left w:val="nil"/>
            <w:bottom w:val="nil"/>
            <w:right w:val="nil"/>
          </w:tcBorders>
        </w:tcPr>
        <w:p w14:paraId="63EF2E81" w14:textId="77777777" w:rsidR="00CC4485" w:rsidRDefault="00CC4485">
          <w:pPr>
            <w:pStyle w:val="isof1"/>
            <w:jc w:val="center"/>
            <w:rPr>
              <w:sz w:val="18"/>
            </w:rPr>
          </w:pPr>
        </w:p>
      </w:tc>
      <w:tc>
        <w:tcPr>
          <w:tcW w:w="2088" w:type="dxa"/>
          <w:tcBorders>
            <w:top w:val="nil"/>
            <w:left w:val="nil"/>
            <w:bottom w:val="nil"/>
            <w:right w:val="nil"/>
          </w:tcBorders>
        </w:tcPr>
        <w:p w14:paraId="69D7E5C0"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600" w:type="dxa"/>
          <w:tcBorders>
            <w:top w:val="nil"/>
            <w:left w:val="nil"/>
            <w:bottom w:val="nil"/>
            <w:right w:val="nil"/>
          </w:tcBorders>
        </w:tcPr>
        <w:p w14:paraId="1A95DD41" w14:textId="77777777" w:rsidR="00CC4485" w:rsidRDefault="00CC4485">
          <w:pPr>
            <w:jc w:val="right"/>
            <w:rPr>
              <w:sz w:val="18"/>
            </w:rPr>
          </w:pPr>
        </w:p>
      </w:tc>
    </w:tr>
  </w:tbl>
  <w:p w14:paraId="3099B5F5"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945462243"/>
      <w:docPartObj>
        <w:docPartGallery w:val="Page Numbers (Bottom of Page)"/>
        <w:docPartUnique/>
      </w:docPartObj>
    </w:sdtPr>
    <w:sdtEndPr/>
    <w:sdtContent>
      <w:sdt>
        <w:sdtPr>
          <w:rPr>
            <w:rFonts w:eastAsiaTheme="minorHAnsi" w:cs="Arial"/>
            <w:sz w:val="18"/>
            <w:szCs w:val="18"/>
          </w:rPr>
          <w:id w:val="-6764312"/>
          <w:docPartObj>
            <w:docPartGallery w:val="Page Numbers (Top of Page)"/>
            <w:docPartUnique/>
          </w:docPartObj>
        </w:sdtPr>
        <w:sdtEndPr/>
        <w:sdtContent>
          <w:p w14:paraId="458F8E91" w14:textId="6CE4B012" w:rsidR="00A857D3" w:rsidRDefault="00A857D3" w:rsidP="00A857D3">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2F5D274B" w14:textId="6E9F0CF5" w:rsidR="00A857D3" w:rsidRPr="00963874" w:rsidRDefault="00504B13" w:rsidP="00A857D3">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D677B6">
              <w:rPr>
                <w:rFonts w:eastAsiaTheme="minorHAnsi" w:cs="Arial"/>
                <w:b/>
                <w:bCs/>
                <w:sz w:val="18"/>
                <w:szCs w:val="18"/>
              </w:rPr>
              <w:t>148452 (04/25</w:t>
            </w:r>
            <w:proofErr w:type="gramStart"/>
            <w:r w:rsidRPr="00D677B6">
              <w:rPr>
                <w:rFonts w:eastAsiaTheme="minorHAnsi" w:cs="Arial"/>
                <w:b/>
                <w:bCs/>
                <w:sz w:val="18"/>
                <w:szCs w:val="18"/>
              </w:rPr>
              <w:t>)</w:t>
            </w:r>
            <w:r>
              <w:rPr>
                <w:rFonts w:eastAsiaTheme="minorHAnsi" w:cs="Arial"/>
                <w:sz w:val="18"/>
                <w:szCs w:val="18"/>
              </w:rPr>
              <w:t xml:space="preserve">  </w:t>
            </w:r>
            <w:r w:rsidR="00A857D3">
              <w:rPr>
                <w:rFonts w:eastAsiaTheme="minorHAnsi" w:cs="Arial"/>
                <w:sz w:val="18"/>
                <w:szCs w:val="18"/>
              </w:rPr>
              <w:tab/>
            </w:r>
            <w:proofErr w:type="gramEnd"/>
            <w:r w:rsidR="00A857D3" w:rsidRPr="00963874">
              <w:rPr>
                <w:rFonts w:eastAsiaTheme="minorHAnsi" w:cs="Arial"/>
                <w:sz w:val="18"/>
                <w:szCs w:val="18"/>
              </w:rPr>
              <w:t>© 20</w:t>
            </w:r>
            <w:r w:rsidR="00A857D3">
              <w:rPr>
                <w:rFonts w:eastAsiaTheme="minorHAnsi" w:cs="Arial"/>
                <w:sz w:val="18"/>
                <w:szCs w:val="18"/>
              </w:rPr>
              <w:t>20, The Hartford Steam Boiler Inspection and Insurance Company.  All rights reserved.</w:t>
            </w:r>
            <w:r w:rsidR="00A857D3" w:rsidRPr="00963874">
              <w:rPr>
                <w:rFonts w:eastAsiaTheme="minorHAnsi" w:cs="Arial"/>
                <w:sz w:val="18"/>
                <w:szCs w:val="18"/>
              </w:rPr>
              <w:tab/>
              <w:t xml:space="preserve">Page </w:t>
            </w:r>
            <w:r w:rsidR="00A857D3" w:rsidRPr="007E1252">
              <w:rPr>
                <w:rFonts w:eastAsiaTheme="minorHAnsi" w:cs="Arial"/>
                <w:bCs/>
                <w:sz w:val="18"/>
                <w:szCs w:val="18"/>
              </w:rPr>
              <w:fldChar w:fldCharType="begin"/>
            </w:r>
            <w:r w:rsidR="00A857D3" w:rsidRPr="007E1252">
              <w:rPr>
                <w:rFonts w:eastAsiaTheme="minorHAnsi" w:cs="Arial"/>
                <w:bCs/>
                <w:sz w:val="18"/>
                <w:szCs w:val="18"/>
              </w:rPr>
              <w:instrText xml:space="preserve"> PAGE </w:instrText>
            </w:r>
            <w:r w:rsidR="00A857D3" w:rsidRPr="007E1252">
              <w:rPr>
                <w:rFonts w:eastAsiaTheme="minorHAnsi" w:cs="Arial"/>
                <w:bCs/>
                <w:sz w:val="18"/>
                <w:szCs w:val="18"/>
              </w:rPr>
              <w:fldChar w:fldCharType="separate"/>
            </w:r>
            <w:r w:rsidR="00A857D3" w:rsidRPr="007E1252">
              <w:rPr>
                <w:rFonts w:eastAsiaTheme="minorHAnsi" w:cs="Arial"/>
                <w:bCs/>
                <w:sz w:val="18"/>
                <w:szCs w:val="18"/>
              </w:rPr>
              <w:t>1</w:t>
            </w:r>
            <w:r w:rsidR="00A857D3" w:rsidRPr="007E1252">
              <w:rPr>
                <w:rFonts w:eastAsiaTheme="minorHAnsi" w:cs="Arial"/>
                <w:bCs/>
                <w:sz w:val="18"/>
                <w:szCs w:val="18"/>
              </w:rPr>
              <w:fldChar w:fldCharType="end"/>
            </w:r>
            <w:r w:rsidR="00A857D3" w:rsidRPr="00504B13">
              <w:rPr>
                <w:rFonts w:eastAsiaTheme="minorHAnsi" w:cs="Arial"/>
                <w:bCs/>
                <w:sz w:val="18"/>
                <w:szCs w:val="18"/>
              </w:rPr>
              <w:t xml:space="preserve"> of </w:t>
            </w:r>
            <w:r w:rsidR="00A857D3" w:rsidRPr="007E1252">
              <w:rPr>
                <w:rFonts w:eastAsiaTheme="minorHAnsi" w:cs="Arial"/>
                <w:bCs/>
                <w:sz w:val="18"/>
                <w:szCs w:val="18"/>
              </w:rPr>
              <w:fldChar w:fldCharType="begin"/>
            </w:r>
            <w:r w:rsidR="00A857D3" w:rsidRPr="007E1252">
              <w:rPr>
                <w:rFonts w:eastAsiaTheme="minorHAnsi" w:cs="Arial"/>
                <w:bCs/>
                <w:sz w:val="18"/>
                <w:szCs w:val="18"/>
              </w:rPr>
              <w:instrText xml:space="preserve"> NUMPAGES  </w:instrText>
            </w:r>
            <w:r w:rsidR="00A857D3" w:rsidRPr="007E1252">
              <w:rPr>
                <w:rFonts w:eastAsiaTheme="minorHAnsi" w:cs="Arial"/>
                <w:bCs/>
                <w:sz w:val="18"/>
                <w:szCs w:val="18"/>
              </w:rPr>
              <w:fldChar w:fldCharType="separate"/>
            </w:r>
            <w:r w:rsidR="00A857D3" w:rsidRPr="007E1252">
              <w:rPr>
                <w:rFonts w:eastAsiaTheme="minorHAnsi" w:cs="Arial"/>
                <w:bCs/>
                <w:sz w:val="18"/>
                <w:szCs w:val="18"/>
              </w:rPr>
              <w:t>3</w:t>
            </w:r>
            <w:r w:rsidR="00A857D3" w:rsidRPr="007E1252">
              <w:rPr>
                <w:rFonts w:eastAsiaTheme="minorHAnsi" w:cs="Arial"/>
                <w:bCs/>
                <w:sz w:val="18"/>
                <w:szCs w:val="18"/>
              </w:rPr>
              <w:fldChar w:fldCharType="end"/>
            </w:r>
          </w:p>
          <w:p w14:paraId="488DD28D" w14:textId="773047B9" w:rsidR="00952C8A" w:rsidRPr="00963874" w:rsidRDefault="00A857D3" w:rsidP="00997914">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F6DA571" w14:textId="77777777">
      <w:tc>
        <w:tcPr>
          <w:tcW w:w="2201" w:type="dxa"/>
          <w:tcBorders>
            <w:top w:val="nil"/>
            <w:left w:val="nil"/>
            <w:bottom w:val="nil"/>
            <w:right w:val="nil"/>
          </w:tcBorders>
        </w:tcPr>
        <w:p w14:paraId="0AE6F6D1"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5997699F"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20BBCD5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600" w:type="dxa"/>
          <w:tcBorders>
            <w:top w:val="nil"/>
            <w:left w:val="nil"/>
            <w:bottom w:val="nil"/>
            <w:right w:val="nil"/>
          </w:tcBorders>
        </w:tcPr>
        <w:p w14:paraId="5FC1F8AB" w14:textId="77777777" w:rsidR="00CC4485" w:rsidRDefault="00CC4485">
          <w:pPr>
            <w:jc w:val="right"/>
            <w:rPr>
              <w:sz w:val="18"/>
            </w:rPr>
          </w:pPr>
        </w:p>
      </w:tc>
    </w:tr>
  </w:tbl>
  <w:p w14:paraId="1C70BA6B"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933254951"/>
      <w:docPartObj>
        <w:docPartGallery w:val="Page Numbers (Bottom of Page)"/>
        <w:docPartUnique/>
      </w:docPartObj>
    </w:sdtPr>
    <w:sdtEndPr/>
    <w:sdtContent>
      <w:sdt>
        <w:sdtPr>
          <w:rPr>
            <w:rFonts w:eastAsiaTheme="minorHAnsi" w:cs="Arial"/>
            <w:sz w:val="18"/>
            <w:szCs w:val="18"/>
          </w:rPr>
          <w:id w:val="-840931514"/>
          <w:docPartObj>
            <w:docPartGallery w:val="Page Numbers (Top of Page)"/>
            <w:docPartUnique/>
          </w:docPartObj>
        </w:sdtPr>
        <w:sdtEndPr/>
        <w:sdtContent>
          <w:p w14:paraId="1C459C2A" w14:textId="77777777" w:rsidR="005F35A7" w:rsidRDefault="005F35A7" w:rsidP="005F35A7">
            <w:pPr>
              <w:widowControl w:val="0"/>
              <w:tabs>
                <w:tab w:val="center" w:pos="4680"/>
                <w:tab w:val="right" w:pos="10080"/>
              </w:tabs>
              <w:overflowPunct/>
              <w:autoSpaceDE/>
              <w:adjustRightInd/>
              <w:ind w:right="-450"/>
              <w:jc w:val="left"/>
              <w:rPr>
                <w:rFonts w:eastAsiaTheme="minorHAnsi" w:cs="Arial"/>
                <w:sz w:val="18"/>
                <w:szCs w:val="18"/>
              </w:rPr>
            </w:pPr>
          </w:p>
          <w:p w14:paraId="1FE02FE7" w14:textId="1721D48E" w:rsidR="00997914" w:rsidRPr="007E1252" w:rsidRDefault="00504B13" w:rsidP="00997914">
            <w:pPr>
              <w:widowControl w:val="0"/>
              <w:tabs>
                <w:tab w:val="center" w:pos="4680"/>
                <w:tab w:val="right" w:pos="10080"/>
              </w:tabs>
              <w:overflowPunct/>
              <w:autoSpaceDE/>
              <w:autoSpaceDN/>
              <w:adjustRightInd/>
              <w:ind w:right="-450" w:hanging="540"/>
              <w:jc w:val="left"/>
              <w:textAlignment w:val="auto"/>
              <w:rPr>
                <w:rFonts w:eastAsiaTheme="minorHAnsi" w:cs="Arial"/>
                <w:bCs/>
                <w:sz w:val="18"/>
                <w:szCs w:val="18"/>
              </w:rPr>
            </w:pPr>
            <w:r w:rsidRPr="00504B13">
              <w:rPr>
                <w:rFonts w:eastAsiaTheme="minorHAnsi" w:cs="Arial"/>
                <w:b/>
                <w:sz w:val="18"/>
                <w:szCs w:val="18"/>
              </w:rPr>
              <w:t>148452</w:t>
            </w:r>
            <w:r>
              <w:rPr>
                <w:rFonts w:eastAsiaTheme="minorHAnsi" w:cs="Arial"/>
                <w:b/>
                <w:sz w:val="18"/>
                <w:szCs w:val="18"/>
              </w:rPr>
              <w:t xml:space="preserve"> (04/25) </w:t>
            </w:r>
            <w:r w:rsidR="00997914">
              <w:rPr>
                <w:rFonts w:eastAsiaTheme="minorHAnsi" w:cs="Arial"/>
                <w:sz w:val="18"/>
                <w:szCs w:val="18"/>
              </w:rPr>
              <w:tab/>
            </w:r>
            <w:r w:rsidR="00997914" w:rsidRPr="00963874">
              <w:rPr>
                <w:rFonts w:eastAsiaTheme="minorHAnsi" w:cs="Arial"/>
                <w:sz w:val="18"/>
                <w:szCs w:val="18"/>
              </w:rPr>
              <w:t>© 20</w:t>
            </w:r>
            <w:r w:rsidR="00997914">
              <w:rPr>
                <w:rFonts w:eastAsiaTheme="minorHAnsi" w:cs="Arial"/>
                <w:sz w:val="18"/>
                <w:szCs w:val="18"/>
              </w:rPr>
              <w:t>20, The Hartford Steam Boiler Inspection and Insurance Company.  All rights reserved.</w:t>
            </w:r>
            <w:r w:rsidR="00997914" w:rsidRPr="00963874">
              <w:rPr>
                <w:rFonts w:eastAsiaTheme="minorHAnsi" w:cs="Arial"/>
                <w:sz w:val="18"/>
                <w:szCs w:val="18"/>
              </w:rPr>
              <w:tab/>
              <w:t xml:space="preserve">Page </w:t>
            </w:r>
            <w:r w:rsidR="00997914" w:rsidRPr="007E1252">
              <w:rPr>
                <w:rFonts w:eastAsiaTheme="minorHAnsi" w:cs="Arial"/>
                <w:bCs/>
                <w:sz w:val="18"/>
                <w:szCs w:val="18"/>
              </w:rPr>
              <w:fldChar w:fldCharType="begin"/>
            </w:r>
            <w:r w:rsidR="00997914" w:rsidRPr="007E1252">
              <w:rPr>
                <w:rFonts w:eastAsiaTheme="minorHAnsi" w:cs="Arial"/>
                <w:bCs/>
                <w:sz w:val="18"/>
                <w:szCs w:val="18"/>
              </w:rPr>
              <w:instrText xml:space="preserve"> PAGE </w:instrText>
            </w:r>
            <w:r w:rsidR="00997914" w:rsidRPr="007E1252">
              <w:rPr>
                <w:rFonts w:eastAsiaTheme="minorHAnsi" w:cs="Arial"/>
                <w:bCs/>
                <w:sz w:val="18"/>
                <w:szCs w:val="18"/>
              </w:rPr>
              <w:fldChar w:fldCharType="separate"/>
            </w:r>
            <w:r w:rsidR="00997914" w:rsidRPr="007E1252">
              <w:rPr>
                <w:rFonts w:eastAsiaTheme="minorHAnsi" w:cs="Arial"/>
                <w:bCs/>
                <w:sz w:val="18"/>
                <w:szCs w:val="18"/>
              </w:rPr>
              <w:t>1</w:t>
            </w:r>
            <w:r w:rsidR="00997914" w:rsidRPr="007E1252">
              <w:rPr>
                <w:rFonts w:eastAsiaTheme="minorHAnsi" w:cs="Arial"/>
                <w:bCs/>
                <w:sz w:val="18"/>
                <w:szCs w:val="18"/>
              </w:rPr>
              <w:fldChar w:fldCharType="end"/>
            </w:r>
            <w:r w:rsidR="00997914" w:rsidRPr="00504B13">
              <w:rPr>
                <w:rFonts w:eastAsiaTheme="minorHAnsi" w:cs="Arial"/>
                <w:bCs/>
                <w:sz w:val="18"/>
                <w:szCs w:val="18"/>
              </w:rPr>
              <w:t xml:space="preserve"> of </w:t>
            </w:r>
            <w:r w:rsidR="00997914" w:rsidRPr="007E1252">
              <w:rPr>
                <w:rFonts w:eastAsiaTheme="minorHAnsi" w:cs="Arial"/>
                <w:bCs/>
                <w:sz w:val="18"/>
                <w:szCs w:val="18"/>
              </w:rPr>
              <w:fldChar w:fldCharType="begin"/>
            </w:r>
            <w:r w:rsidR="00997914" w:rsidRPr="007E1252">
              <w:rPr>
                <w:rFonts w:eastAsiaTheme="minorHAnsi" w:cs="Arial"/>
                <w:bCs/>
                <w:sz w:val="18"/>
                <w:szCs w:val="18"/>
              </w:rPr>
              <w:instrText xml:space="preserve"> NUMPAGES  </w:instrText>
            </w:r>
            <w:r w:rsidR="00997914" w:rsidRPr="007E1252">
              <w:rPr>
                <w:rFonts w:eastAsiaTheme="minorHAnsi" w:cs="Arial"/>
                <w:bCs/>
                <w:sz w:val="18"/>
                <w:szCs w:val="18"/>
              </w:rPr>
              <w:fldChar w:fldCharType="separate"/>
            </w:r>
            <w:r w:rsidR="00997914" w:rsidRPr="007E1252">
              <w:rPr>
                <w:rFonts w:eastAsiaTheme="minorHAnsi" w:cs="Arial"/>
                <w:bCs/>
                <w:sz w:val="18"/>
                <w:szCs w:val="18"/>
              </w:rPr>
              <w:t>2</w:t>
            </w:r>
            <w:r w:rsidR="00997914" w:rsidRPr="007E1252">
              <w:rPr>
                <w:rFonts w:eastAsiaTheme="minorHAnsi" w:cs="Arial"/>
                <w:bCs/>
                <w:sz w:val="18"/>
                <w:szCs w:val="18"/>
              </w:rPr>
              <w:fldChar w:fldCharType="end"/>
            </w:r>
          </w:p>
          <w:p w14:paraId="0C9CBA21" w14:textId="60E72E18" w:rsidR="00CC4485" w:rsidRPr="00997914" w:rsidRDefault="00D677B6" w:rsidP="00997914">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FD09D3A" w14:textId="77777777">
      <w:tc>
        <w:tcPr>
          <w:tcW w:w="2201" w:type="dxa"/>
          <w:tcBorders>
            <w:top w:val="nil"/>
            <w:left w:val="nil"/>
            <w:bottom w:val="nil"/>
            <w:right w:val="nil"/>
          </w:tcBorders>
        </w:tcPr>
        <w:p w14:paraId="0C87C195" w14:textId="77777777" w:rsidR="00CC4485" w:rsidRDefault="00CC4485">
          <w:pPr>
            <w:pStyle w:val="isof2"/>
            <w:jc w:val="left"/>
            <w:rPr>
              <w:sz w:val="18"/>
            </w:rPr>
          </w:pPr>
        </w:p>
      </w:tc>
      <w:tc>
        <w:tcPr>
          <w:tcW w:w="5911" w:type="dxa"/>
          <w:tcBorders>
            <w:top w:val="nil"/>
            <w:left w:val="nil"/>
            <w:bottom w:val="nil"/>
            <w:right w:val="nil"/>
          </w:tcBorders>
        </w:tcPr>
        <w:p w14:paraId="4F1A19BD" w14:textId="77777777" w:rsidR="00CC4485" w:rsidRDefault="00CC4485">
          <w:pPr>
            <w:pStyle w:val="isof1"/>
            <w:jc w:val="center"/>
            <w:rPr>
              <w:sz w:val="18"/>
            </w:rPr>
          </w:pPr>
        </w:p>
      </w:tc>
      <w:tc>
        <w:tcPr>
          <w:tcW w:w="2088" w:type="dxa"/>
          <w:tcBorders>
            <w:top w:val="nil"/>
            <w:left w:val="nil"/>
            <w:bottom w:val="nil"/>
            <w:right w:val="nil"/>
          </w:tcBorders>
        </w:tcPr>
        <w:p w14:paraId="375A52B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101C1">
            <w:rPr>
              <w:noProof/>
              <w:sz w:val="18"/>
            </w:rPr>
            <w:fldChar w:fldCharType="begin"/>
          </w:r>
          <w:r w:rsidR="000101C1">
            <w:rPr>
              <w:noProof/>
              <w:sz w:val="18"/>
            </w:rPr>
            <w:instrText xml:space="preserve"> NUMPAGES  \* MERGEFORMAT </w:instrText>
          </w:r>
          <w:r w:rsidR="000101C1">
            <w:rPr>
              <w:noProof/>
              <w:sz w:val="18"/>
            </w:rPr>
            <w:fldChar w:fldCharType="separate"/>
          </w:r>
          <w:r w:rsidR="00280954" w:rsidRPr="00280954">
            <w:rPr>
              <w:noProof/>
              <w:sz w:val="18"/>
            </w:rPr>
            <w:t>1</w:t>
          </w:r>
          <w:r w:rsidR="000101C1">
            <w:rPr>
              <w:noProof/>
              <w:sz w:val="18"/>
            </w:rPr>
            <w:fldChar w:fldCharType="end"/>
          </w:r>
        </w:p>
      </w:tc>
      <w:tc>
        <w:tcPr>
          <w:tcW w:w="600" w:type="dxa"/>
          <w:tcBorders>
            <w:top w:val="nil"/>
            <w:left w:val="nil"/>
            <w:bottom w:val="nil"/>
            <w:right w:val="nil"/>
          </w:tcBorders>
        </w:tcPr>
        <w:p w14:paraId="1F24BF6E" w14:textId="77777777" w:rsidR="00CC4485" w:rsidRDefault="00CC4485">
          <w:pPr>
            <w:jc w:val="right"/>
            <w:rPr>
              <w:sz w:val="18"/>
            </w:rPr>
          </w:pPr>
        </w:p>
      </w:tc>
    </w:tr>
  </w:tbl>
  <w:p w14:paraId="612C91BC"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CBBE" w14:textId="77777777" w:rsidR="00CC4485" w:rsidRDefault="00CC4485" w:rsidP="003C55D3">
      <w:r>
        <w:separator/>
      </w:r>
    </w:p>
  </w:footnote>
  <w:footnote w:type="continuationSeparator" w:id="0">
    <w:p w14:paraId="1DCCFBED"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63DF" w14:textId="7B556D8F" w:rsidR="00CC4485" w:rsidRDefault="00CC4485">
    <w:pPr>
      <w:pStyle w:val="Header"/>
    </w:pPr>
    <w:r>
      <w:t>DRAFT – FOR DISCUSSION PURPOSES ONLY</w:t>
    </w:r>
  </w:p>
  <w:p w14:paraId="0E685B79"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0AE6" w14:textId="1758F03A" w:rsidR="00CC4485" w:rsidRDefault="00CC4485" w:rsidP="00D23A6E">
    <w:pPr>
      <w:pStyle w:val="Header"/>
    </w:pPr>
    <w:r>
      <w:t>DRAFT – FOR DISCUSSION PURPOSES ONLY</w:t>
    </w:r>
  </w:p>
  <w:p w14:paraId="0972EC6E"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281C" w14:textId="2DF442D3"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D9382" w14:textId="77777777" w:rsidR="003E2878" w:rsidRPr="00785F6C" w:rsidRDefault="00F3781F" w:rsidP="003E2878">
    <w:pPr>
      <w:pStyle w:val="title18"/>
      <w:pBdr>
        <w:bottom w:val="single" w:sz="4" w:space="1" w:color="auto"/>
      </w:pBdr>
      <w:suppressAutoHyphens/>
      <w:spacing w:line="240" w:lineRule="auto"/>
      <w:jc w:val="left"/>
      <w:rPr>
        <w:sz w:val="32"/>
        <w:szCs w:val="32"/>
      </w:rPr>
    </w:pPr>
    <w:r>
      <w:rPr>
        <w:sz w:val="32"/>
        <w:szCs w:val="32"/>
      </w:rPr>
      <w:t>C</w:t>
    </w:r>
    <w:r>
      <w:rPr>
        <w:caps w:val="0"/>
        <w:sz w:val="32"/>
        <w:szCs w:val="32"/>
      </w:rPr>
      <w:t>onnecticut</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6B20E56C" w14:textId="0EB46336"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31FF5194" w14:textId="77777777">
      <w:tc>
        <w:tcPr>
          <w:tcW w:w="5040" w:type="dxa"/>
          <w:tcBorders>
            <w:top w:val="nil"/>
            <w:left w:val="nil"/>
            <w:bottom w:val="nil"/>
            <w:right w:val="nil"/>
          </w:tcBorders>
        </w:tcPr>
        <w:p w14:paraId="700CB16B" w14:textId="77777777" w:rsidR="00CC4485" w:rsidRDefault="00CC4485">
          <w:pPr>
            <w:pStyle w:val="Header"/>
            <w:rPr>
              <w:sz w:val="18"/>
            </w:rPr>
          </w:pPr>
        </w:p>
      </w:tc>
    </w:tr>
  </w:tbl>
  <w:p w14:paraId="2AE97069" w14:textId="4A049C7D" w:rsidR="00CC4485" w:rsidRDefault="00CC4485">
    <w:pPr>
      <w:pStyle w:val="Header"/>
      <w:rPr>
        <w:sz w:val="18"/>
      </w:rPr>
    </w:pPr>
  </w:p>
  <w:p w14:paraId="588A3739" w14:textId="77777777" w:rsidR="00CC4485" w:rsidRDefault="00CC4485">
    <w:pPr>
      <w:pStyle w:val="isof3"/>
      <w:rPr>
        <w:sz w:val="22"/>
      </w:rPr>
    </w:pPr>
    <w:r>
      <w:rPr>
        <w:sz w:val="22"/>
      </w:rPr>
      <w:t>THIS ENDORSEMENT CHANGES THE POLICY.  PLEASE READ INFORMATION TECHNOLOGY CAREFULLY.</w:t>
    </w:r>
  </w:p>
  <w:p w14:paraId="49755FB2"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 w15:restartNumberingAfterBreak="0">
    <w:nsid w:val="57BA371F"/>
    <w:multiLevelType w:val="hybridMultilevel"/>
    <w:tmpl w:val="F76C82CE"/>
    <w:lvl w:ilvl="0" w:tplc="04090019">
      <w:start w:val="1"/>
      <w:numFmt w:val="lowerLetter"/>
      <w:lvlText w:val="%1."/>
      <w:lvlJc w:val="left"/>
      <w:pPr>
        <w:ind w:left="1138" w:hanging="360"/>
      </w:pPr>
      <w:rPr>
        <w:rFonts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983121351">
    <w:abstractNumId w:val="0"/>
  </w:num>
  <w:num w:numId="2" w16cid:durableId="2789523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01C1"/>
    <w:rsid w:val="00013257"/>
    <w:rsid w:val="000133E7"/>
    <w:rsid w:val="00013509"/>
    <w:rsid w:val="00017B0D"/>
    <w:rsid w:val="00020C69"/>
    <w:rsid w:val="00026CD6"/>
    <w:rsid w:val="0003544A"/>
    <w:rsid w:val="0003675D"/>
    <w:rsid w:val="000367B8"/>
    <w:rsid w:val="0003758F"/>
    <w:rsid w:val="000545A2"/>
    <w:rsid w:val="00054E76"/>
    <w:rsid w:val="000611F3"/>
    <w:rsid w:val="0006254E"/>
    <w:rsid w:val="00063BE3"/>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45"/>
    <w:rsid w:val="000B6AE2"/>
    <w:rsid w:val="000B6CD9"/>
    <w:rsid w:val="000C2EB4"/>
    <w:rsid w:val="000C3D53"/>
    <w:rsid w:val="000C4370"/>
    <w:rsid w:val="000C74A5"/>
    <w:rsid w:val="000D179E"/>
    <w:rsid w:val="000D1A5F"/>
    <w:rsid w:val="000D3708"/>
    <w:rsid w:val="000D780F"/>
    <w:rsid w:val="000F02C7"/>
    <w:rsid w:val="000F0D5A"/>
    <w:rsid w:val="000F1A7F"/>
    <w:rsid w:val="000F3750"/>
    <w:rsid w:val="000F3B14"/>
    <w:rsid w:val="000F5E2B"/>
    <w:rsid w:val="00102F76"/>
    <w:rsid w:val="001077B7"/>
    <w:rsid w:val="0011067A"/>
    <w:rsid w:val="00111576"/>
    <w:rsid w:val="00114568"/>
    <w:rsid w:val="0012058B"/>
    <w:rsid w:val="00126022"/>
    <w:rsid w:val="00126604"/>
    <w:rsid w:val="001331FB"/>
    <w:rsid w:val="00133D57"/>
    <w:rsid w:val="001344C6"/>
    <w:rsid w:val="00137439"/>
    <w:rsid w:val="001416B0"/>
    <w:rsid w:val="00142F26"/>
    <w:rsid w:val="00143A43"/>
    <w:rsid w:val="001448FE"/>
    <w:rsid w:val="00145984"/>
    <w:rsid w:val="001509A8"/>
    <w:rsid w:val="00150CDC"/>
    <w:rsid w:val="0015118E"/>
    <w:rsid w:val="00151548"/>
    <w:rsid w:val="001541F0"/>
    <w:rsid w:val="00155B22"/>
    <w:rsid w:val="00156584"/>
    <w:rsid w:val="00156966"/>
    <w:rsid w:val="00161DC5"/>
    <w:rsid w:val="0016549A"/>
    <w:rsid w:val="00167A61"/>
    <w:rsid w:val="00173997"/>
    <w:rsid w:val="00174C9B"/>
    <w:rsid w:val="001773A9"/>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9C"/>
    <w:rsid w:val="001B5AE0"/>
    <w:rsid w:val="001C0AF4"/>
    <w:rsid w:val="001C144D"/>
    <w:rsid w:val="001C317D"/>
    <w:rsid w:val="001D18C5"/>
    <w:rsid w:val="001D25EF"/>
    <w:rsid w:val="001E20FF"/>
    <w:rsid w:val="001E4679"/>
    <w:rsid w:val="001E6772"/>
    <w:rsid w:val="001E7192"/>
    <w:rsid w:val="001F0C13"/>
    <w:rsid w:val="00201271"/>
    <w:rsid w:val="00204B12"/>
    <w:rsid w:val="002119B6"/>
    <w:rsid w:val="00214465"/>
    <w:rsid w:val="0021557F"/>
    <w:rsid w:val="00217F9B"/>
    <w:rsid w:val="002275C2"/>
    <w:rsid w:val="0023171B"/>
    <w:rsid w:val="0023189A"/>
    <w:rsid w:val="00234502"/>
    <w:rsid w:val="002369C9"/>
    <w:rsid w:val="00236D41"/>
    <w:rsid w:val="00246416"/>
    <w:rsid w:val="0025023D"/>
    <w:rsid w:val="002504BF"/>
    <w:rsid w:val="00254116"/>
    <w:rsid w:val="0025567E"/>
    <w:rsid w:val="00261124"/>
    <w:rsid w:val="00263DFF"/>
    <w:rsid w:val="00267E5C"/>
    <w:rsid w:val="0027077B"/>
    <w:rsid w:val="002734B2"/>
    <w:rsid w:val="00280954"/>
    <w:rsid w:val="002809E7"/>
    <w:rsid w:val="00283AFD"/>
    <w:rsid w:val="00284F9A"/>
    <w:rsid w:val="00285F7F"/>
    <w:rsid w:val="0029246B"/>
    <w:rsid w:val="0029295B"/>
    <w:rsid w:val="00292A1A"/>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02BE"/>
    <w:rsid w:val="002D1E37"/>
    <w:rsid w:val="002D3B68"/>
    <w:rsid w:val="002D3EAE"/>
    <w:rsid w:val="002D3FE6"/>
    <w:rsid w:val="002D3FEA"/>
    <w:rsid w:val="002D636A"/>
    <w:rsid w:val="002E11E9"/>
    <w:rsid w:val="002E2757"/>
    <w:rsid w:val="002E757B"/>
    <w:rsid w:val="002F1690"/>
    <w:rsid w:val="002F3121"/>
    <w:rsid w:val="002F6100"/>
    <w:rsid w:val="002F647F"/>
    <w:rsid w:val="00302DA6"/>
    <w:rsid w:val="00303D9D"/>
    <w:rsid w:val="0031331C"/>
    <w:rsid w:val="00314821"/>
    <w:rsid w:val="00316D95"/>
    <w:rsid w:val="00320101"/>
    <w:rsid w:val="00320AD2"/>
    <w:rsid w:val="00320B23"/>
    <w:rsid w:val="003275A5"/>
    <w:rsid w:val="00327690"/>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1A95"/>
    <w:rsid w:val="003C26FB"/>
    <w:rsid w:val="003C280D"/>
    <w:rsid w:val="003C33AF"/>
    <w:rsid w:val="003C3A15"/>
    <w:rsid w:val="003C535F"/>
    <w:rsid w:val="003C55D3"/>
    <w:rsid w:val="003D5C20"/>
    <w:rsid w:val="003D6C1D"/>
    <w:rsid w:val="003E11A7"/>
    <w:rsid w:val="003E1613"/>
    <w:rsid w:val="003E2878"/>
    <w:rsid w:val="003E4790"/>
    <w:rsid w:val="003E519B"/>
    <w:rsid w:val="003E65D4"/>
    <w:rsid w:val="003E6AC3"/>
    <w:rsid w:val="003F4018"/>
    <w:rsid w:val="003F4B31"/>
    <w:rsid w:val="003F5C72"/>
    <w:rsid w:val="003F684C"/>
    <w:rsid w:val="003F698A"/>
    <w:rsid w:val="003F6F88"/>
    <w:rsid w:val="00401440"/>
    <w:rsid w:val="00405CE5"/>
    <w:rsid w:val="00411417"/>
    <w:rsid w:val="004121E1"/>
    <w:rsid w:val="00415C29"/>
    <w:rsid w:val="00431F89"/>
    <w:rsid w:val="00432179"/>
    <w:rsid w:val="00434CB0"/>
    <w:rsid w:val="00444FBF"/>
    <w:rsid w:val="004459E0"/>
    <w:rsid w:val="0045030B"/>
    <w:rsid w:val="00451096"/>
    <w:rsid w:val="00457CCD"/>
    <w:rsid w:val="00460FDF"/>
    <w:rsid w:val="004616D4"/>
    <w:rsid w:val="00464243"/>
    <w:rsid w:val="0046591B"/>
    <w:rsid w:val="00465CA7"/>
    <w:rsid w:val="0047137C"/>
    <w:rsid w:val="00472E9A"/>
    <w:rsid w:val="00474EC9"/>
    <w:rsid w:val="004766B3"/>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4D6"/>
    <w:rsid w:val="004F4A54"/>
    <w:rsid w:val="00502715"/>
    <w:rsid w:val="00504B13"/>
    <w:rsid w:val="00505680"/>
    <w:rsid w:val="00507288"/>
    <w:rsid w:val="00507D29"/>
    <w:rsid w:val="00511662"/>
    <w:rsid w:val="00514E95"/>
    <w:rsid w:val="00517192"/>
    <w:rsid w:val="00520CA7"/>
    <w:rsid w:val="005223F2"/>
    <w:rsid w:val="00523F60"/>
    <w:rsid w:val="005240F6"/>
    <w:rsid w:val="00525479"/>
    <w:rsid w:val="00525E3F"/>
    <w:rsid w:val="005357FA"/>
    <w:rsid w:val="005417F0"/>
    <w:rsid w:val="00543364"/>
    <w:rsid w:val="005439FB"/>
    <w:rsid w:val="00544658"/>
    <w:rsid w:val="005478AF"/>
    <w:rsid w:val="00547BDE"/>
    <w:rsid w:val="0055307B"/>
    <w:rsid w:val="005549E4"/>
    <w:rsid w:val="005553FC"/>
    <w:rsid w:val="005564D5"/>
    <w:rsid w:val="00566306"/>
    <w:rsid w:val="00571348"/>
    <w:rsid w:val="00574243"/>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35A7"/>
    <w:rsid w:val="005F7033"/>
    <w:rsid w:val="00602174"/>
    <w:rsid w:val="00605822"/>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4B48"/>
    <w:rsid w:val="006B7EFA"/>
    <w:rsid w:val="006C3479"/>
    <w:rsid w:val="006C61C6"/>
    <w:rsid w:val="006C6FD4"/>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4F9"/>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84E4C"/>
    <w:rsid w:val="00785F6C"/>
    <w:rsid w:val="00787783"/>
    <w:rsid w:val="0079174A"/>
    <w:rsid w:val="00793202"/>
    <w:rsid w:val="00794050"/>
    <w:rsid w:val="007943F1"/>
    <w:rsid w:val="007966A2"/>
    <w:rsid w:val="00797EB0"/>
    <w:rsid w:val="007A2B74"/>
    <w:rsid w:val="007A4FE6"/>
    <w:rsid w:val="007A5E6D"/>
    <w:rsid w:val="007A6679"/>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1252"/>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588B"/>
    <w:rsid w:val="00830382"/>
    <w:rsid w:val="008317CE"/>
    <w:rsid w:val="00831B0C"/>
    <w:rsid w:val="00833A7D"/>
    <w:rsid w:val="00834272"/>
    <w:rsid w:val="008352EE"/>
    <w:rsid w:val="00835527"/>
    <w:rsid w:val="008356BC"/>
    <w:rsid w:val="00835FD5"/>
    <w:rsid w:val="008369AB"/>
    <w:rsid w:val="008515E8"/>
    <w:rsid w:val="008534E2"/>
    <w:rsid w:val="00854C89"/>
    <w:rsid w:val="0085638A"/>
    <w:rsid w:val="00856E33"/>
    <w:rsid w:val="00857AE6"/>
    <w:rsid w:val="008601B2"/>
    <w:rsid w:val="008617B2"/>
    <w:rsid w:val="00863E08"/>
    <w:rsid w:val="008642A7"/>
    <w:rsid w:val="00864BC6"/>
    <w:rsid w:val="00865667"/>
    <w:rsid w:val="00866887"/>
    <w:rsid w:val="008674AD"/>
    <w:rsid w:val="0087139A"/>
    <w:rsid w:val="008742ED"/>
    <w:rsid w:val="0087443D"/>
    <w:rsid w:val="00877047"/>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C793B"/>
    <w:rsid w:val="008D18FF"/>
    <w:rsid w:val="008D2FCC"/>
    <w:rsid w:val="008D3C5E"/>
    <w:rsid w:val="008D3C61"/>
    <w:rsid w:val="008D3F86"/>
    <w:rsid w:val="008D4577"/>
    <w:rsid w:val="008D4FD0"/>
    <w:rsid w:val="008E305A"/>
    <w:rsid w:val="00900813"/>
    <w:rsid w:val="00902612"/>
    <w:rsid w:val="00907AD2"/>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47B25"/>
    <w:rsid w:val="00952C8A"/>
    <w:rsid w:val="00957023"/>
    <w:rsid w:val="009604FE"/>
    <w:rsid w:val="00970E3A"/>
    <w:rsid w:val="00972773"/>
    <w:rsid w:val="00972D4E"/>
    <w:rsid w:val="00974607"/>
    <w:rsid w:val="009746B6"/>
    <w:rsid w:val="009810B9"/>
    <w:rsid w:val="00982D6F"/>
    <w:rsid w:val="00983AEE"/>
    <w:rsid w:val="00997914"/>
    <w:rsid w:val="009A4664"/>
    <w:rsid w:val="009A5D69"/>
    <w:rsid w:val="009B066A"/>
    <w:rsid w:val="009B43EE"/>
    <w:rsid w:val="009B5726"/>
    <w:rsid w:val="009B729E"/>
    <w:rsid w:val="009C11E1"/>
    <w:rsid w:val="009D13B5"/>
    <w:rsid w:val="009D2B67"/>
    <w:rsid w:val="009D5CA9"/>
    <w:rsid w:val="009E0D87"/>
    <w:rsid w:val="009E4864"/>
    <w:rsid w:val="009E5C8C"/>
    <w:rsid w:val="009E646E"/>
    <w:rsid w:val="009F2A4A"/>
    <w:rsid w:val="009F4101"/>
    <w:rsid w:val="00A02132"/>
    <w:rsid w:val="00A037DC"/>
    <w:rsid w:val="00A03B4D"/>
    <w:rsid w:val="00A06A6E"/>
    <w:rsid w:val="00A0723F"/>
    <w:rsid w:val="00A136CC"/>
    <w:rsid w:val="00A14133"/>
    <w:rsid w:val="00A15209"/>
    <w:rsid w:val="00A209C6"/>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427"/>
    <w:rsid w:val="00A61560"/>
    <w:rsid w:val="00A6372D"/>
    <w:rsid w:val="00A637BE"/>
    <w:rsid w:val="00A639C5"/>
    <w:rsid w:val="00A709E7"/>
    <w:rsid w:val="00A71F50"/>
    <w:rsid w:val="00A73B44"/>
    <w:rsid w:val="00A84D3E"/>
    <w:rsid w:val="00A857D3"/>
    <w:rsid w:val="00A87373"/>
    <w:rsid w:val="00A90413"/>
    <w:rsid w:val="00A91FB9"/>
    <w:rsid w:val="00A92C80"/>
    <w:rsid w:val="00A95243"/>
    <w:rsid w:val="00A96A9E"/>
    <w:rsid w:val="00AB6DFB"/>
    <w:rsid w:val="00AC1282"/>
    <w:rsid w:val="00AD6B0D"/>
    <w:rsid w:val="00AE03D3"/>
    <w:rsid w:val="00AE2780"/>
    <w:rsid w:val="00AE2996"/>
    <w:rsid w:val="00AE3703"/>
    <w:rsid w:val="00AF11F3"/>
    <w:rsid w:val="00AF39B9"/>
    <w:rsid w:val="00AF58FC"/>
    <w:rsid w:val="00AF7E77"/>
    <w:rsid w:val="00B02E49"/>
    <w:rsid w:val="00B0422C"/>
    <w:rsid w:val="00B10039"/>
    <w:rsid w:val="00B103C5"/>
    <w:rsid w:val="00B11586"/>
    <w:rsid w:val="00B11E5D"/>
    <w:rsid w:val="00B1410E"/>
    <w:rsid w:val="00B30283"/>
    <w:rsid w:val="00B32B4A"/>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3B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6372"/>
    <w:rsid w:val="00BC3BC9"/>
    <w:rsid w:val="00BC40B8"/>
    <w:rsid w:val="00BC413F"/>
    <w:rsid w:val="00BC437F"/>
    <w:rsid w:val="00BC73D5"/>
    <w:rsid w:val="00BD2D21"/>
    <w:rsid w:val="00BD49DE"/>
    <w:rsid w:val="00BD5F65"/>
    <w:rsid w:val="00BE17CA"/>
    <w:rsid w:val="00BE17DC"/>
    <w:rsid w:val="00BE58DE"/>
    <w:rsid w:val="00BF3379"/>
    <w:rsid w:val="00BF4433"/>
    <w:rsid w:val="00BF533E"/>
    <w:rsid w:val="00BF5B24"/>
    <w:rsid w:val="00C053F4"/>
    <w:rsid w:val="00C11233"/>
    <w:rsid w:val="00C11969"/>
    <w:rsid w:val="00C14E57"/>
    <w:rsid w:val="00C15A9B"/>
    <w:rsid w:val="00C226D0"/>
    <w:rsid w:val="00C22730"/>
    <w:rsid w:val="00C22A19"/>
    <w:rsid w:val="00C32F14"/>
    <w:rsid w:val="00C37015"/>
    <w:rsid w:val="00C40060"/>
    <w:rsid w:val="00C41B06"/>
    <w:rsid w:val="00C4209E"/>
    <w:rsid w:val="00C42F71"/>
    <w:rsid w:val="00C436DD"/>
    <w:rsid w:val="00C50CC4"/>
    <w:rsid w:val="00C60201"/>
    <w:rsid w:val="00C623F8"/>
    <w:rsid w:val="00C659D9"/>
    <w:rsid w:val="00C670AA"/>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5302"/>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A6E"/>
    <w:rsid w:val="00D34B80"/>
    <w:rsid w:val="00D37895"/>
    <w:rsid w:val="00D45725"/>
    <w:rsid w:val="00D52C96"/>
    <w:rsid w:val="00D53D18"/>
    <w:rsid w:val="00D555DD"/>
    <w:rsid w:val="00D557B0"/>
    <w:rsid w:val="00D66A81"/>
    <w:rsid w:val="00D677B6"/>
    <w:rsid w:val="00D67F55"/>
    <w:rsid w:val="00D777B3"/>
    <w:rsid w:val="00D80DAA"/>
    <w:rsid w:val="00D8396B"/>
    <w:rsid w:val="00D85B3B"/>
    <w:rsid w:val="00D878F3"/>
    <w:rsid w:val="00D91361"/>
    <w:rsid w:val="00D91391"/>
    <w:rsid w:val="00D916CD"/>
    <w:rsid w:val="00D93140"/>
    <w:rsid w:val="00D931F7"/>
    <w:rsid w:val="00D95026"/>
    <w:rsid w:val="00DA1EA1"/>
    <w:rsid w:val="00DA3116"/>
    <w:rsid w:val="00DA4575"/>
    <w:rsid w:val="00DA5067"/>
    <w:rsid w:val="00DA5275"/>
    <w:rsid w:val="00DA578D"/>
    <w:rsid w:val="00DA71BF"/>
    <w:rsid w:val="00DB17AB"/>
    <w:rsid w:val="00DB1CEE"/>
    <w:rsid w:val="00DB2C3A"/>
    <w:rsid w:val="00DB524D"/>
    <w:rsid w:val="00DB5723"/>
    <w:rsid w:val="00DC29B5"/>
    <w:rsid w:val="00DC4C8F"/>
    <w:rsid w:val="00DE3FD8"/>
    <w:rsid w:val="00DE50DA"/>
    <w:rsid w:val="00DF385E"/>
    <w:rsid w:val="00DF3C76"/>
    <w:rsid w:val="00DF4600"/>
    <w:rsid w:val="00DF49C5"/>
    <w:rsid w:val="00DF529E"/>
    <w:rsid w:val="00DF6999"/>
    <w:rsid w:val="00DF7B51"/>
    <w:rsid w:val="00E0097E"/>
    <w:rsid w:val="00E052AE"/>
    <w:rsid w:val="00E10DA9"/>
    <w:rsid w:val="00E20F10"/>
    <w:rsid w:val="00E2506D"/>
    <w:rsid w:val="00E25893"/>
    <w:rsid w:val="00E3189D"/>
    <w:rsid w:val="00E33845"/>
    <w:rsid w:val="00E37514"/>
    <w:rsid w:val="00E44AC1"/>
    <w:rsid w:val="00E55437"/>
    <w:rsid w:val="00E5568B"/>
    <w:rsid w:val="00E66E6D"/>
    <w:rsid w:val="00E71120"/>
    <w:rsid w:val="00E74620"/>
    <w:rsid w:val="00E75C6E"/>
    <w:rsid w:val="00E80A4D"/>
    <w:rsid w:val="00E80E2D"/>
    <w:rsid w:val="00E83F14"/>
    <w:rsid w:val="00E84B27"/>
    <w:rsid w:val="00E852F3"/>
    <w:rsid w:val="00E862E3"/>
    <w:rsid w:val="00E9230F"/>
    <w:rsid w:val="00E96B89"/>
    <w:rsid w:val="00E96F6A"/>
    <w:rsid w:val="00E97B2D"/>
    <w:rsid w:val="00EA29F0"/>
    <w:rsid w:val="00EA566A"/>
    <w:rsid w:val="00EA5DF4"/>
    <w:rsid w:val="00EA7043"/>
    <w:rsid w:val="00EB05E1"/>
    <w:rsid w:val="00EB23D6"/>
    <w:rsid w:val="00EB394C"/>
    <w:rsid w:val="00EC3051"/>
    <w:rsid w:val="00EC460E"/>
    <w:rsid w:val="00EC655C"/>
    <w:rsid w:val="00ED16FB"/>
    <w:rsid w:val="00ED2680"/>
    <w:rsid w:val="00ED523F"/>
    <w:rsid w:val="00EE1BA2"/>
    <w:rsid w:val="00EE1BEE"/>
    <w:rsid w:val="00EE3CCC"/>
    <w:rsid w:val="00EE449A"/>
    <w:rsid w:val="00EE7444"/>
    <w:rsid w:val="00EF3D4B"/>
    <w:rsid w:val="00EF5D64"/>
    <w:rsid w:val="00F05142"/>
    <w:rsid w:val="00F0661A"/>
    <w:rsid w:val="00F255E2"/>
    <w:rsid w:val="00F31DF0"/>
    <w:rsid w:val="00F3474D"/>
    <w:rsid w:val="00F35E56"/>
    <w:rsid w:val="00F3781F"/>
    <w:rsid w:val="00F40B56"/>
    <w:rsid w:val="00F45104"/>
    <w:rsid w:val="00F46ABD"/>
    <w:rsid w:val="00F501B0"/>
    <w:rsid w:val="00F52D1A"/>
    <w:rsid w:val="00F54232"/>
    <w:rsid w:val="00F5435D"/>
    <w:rsid w:val="00F544B3"/>
    <w:rsid w:val="00F55B39"/>
    <w:rsid w:val="00F62953"/>
    <w:rsid w:val="00F67650"/>
    <w:rsid w:val="00F70400"/>
    <w:rsid w:val="00F706EA"/>
    <w:rsid w:val="00F71F25"/>
    <w:rsid w:val="00F7497A"/>
    <w:rsid w:val="00F74C41"/>
    <w:rsid w:val="00F74E82"/>
    <w:rsid w:val="00F76181"/>
    <w:rsid w:val="00F77B21"/>
    <w:rsid w:val="00F806E0"/>
    <w:rsid w:val="00F81275"/>
    <w:rsid w:val="00F83AC0"/>
    <w:rsid w:val="00F84592"/>
    <w:rsid w:val="00F856AB"/>
    <w:rsid w:val="00F95449"/>
    <w:rsid w:val="00FA1507"/>
    <w:rsid w:val="00FA283C"/>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49153"/>
    <o:shapelayout v:ext="edit">
      <o:idmap v:ext="edit" data="1"/>
    </o:shapelayout>
  </w:shapeDefaults>
  <w:decimalSymbol w:val="."/>
  <w:listSeparator w:val=","/>
  <w14:docId w14:val="012F7A1F"/>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link w:val="HeaderChar"/>
    <w:uiPriority w:val="99"/>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character" w:customStyle="1" w:styleId="HeaderChar">
    <w:name w:val="Header Char"/>
    <w:basedOn w:val="DefaultParagraphFont"/>
    <w:link w:val="Header"/>
    <w:uiPriority w:val="99"/>
    <w:rsid w:val="007214F9"/>
    <w:rPr>
      <w:rFonts w:ascii="Arial" w:hAnsi="Arial"/>
    </w:rPr>
  </w:style>
  <w:style w:type="paragraph" w:styleId="Revision">
    <w:name w:val="Revision"/>
    <w:hidden/>
    <w:uiPriority w:val="99"/>
    <w:semiHidden/>
    <w:rsid w:val="000B6A4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688539">
      <w:bodyDiv w:val="1"/>
      <w:marLeft w:val="0"/>
      <w:marRight w:val="0"/>
      <w:marTop w:val="0"/>
      <w:marBottom w:val="0"/>
      <w:divBdr>
        <w:top w:val="none" w:sz="0" w:space="0" w:color="auto"/>
        <w:left w:val="none" w:sz="0" w:space="0" w:color="auto"/>
        <w:bottom w:val="none" w:sz="0" w:space="0" w:color="auto"/>
        <w:right w:val="none" w:sz="0" w:space="0" w:color="auto"/>
      </w:divBdr>
    </w:div>
    <w:div w:id="207789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7C671C-8ADA-4A55-886A-5499D5A8648E}">
  <ds:schemaRefs>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D572A6D-BE51-419B-97AE-009DF7EAC03C}">
  <ds:schemaRefs>
    <ds:schemaRef ds:uri="http://schemas.openxmlformats.org/officeDocument/2006/bibliography"/>
  </ds:schemaRefs>
</ds:datastoreItem>
</file>

<file path=customXml/itemProps5.xml><?xml version="1.0" encoding="utf-8"?>
<ds:datastoreItem xmlns:ds="http://schemas.openxmlformats.org/officeDocument/2006/customXml" ds:itemID="{46725506-1BED-404F-B772-079A0F8C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2</TotalTime>
  <Pages>2</Pages>
  <Words>974</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4</cp:revision>
  <cp:lastPrinted>2015-05-29T13:53:00Z</cp:lastPrinted>
  <dcterms:created xsi:type="dcterms:W3CDTF">2025-05-19T12:40:00Z</dcterms:created>
  <dcterms:modified xsi:type="dcterms:W3CDTF">2025-06-05T12:50:00Z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2018-12-06T12:59:45.7883580Z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2018-12-06T12:59:45.7883580Z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